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80DC5" w14:textId="77777777" w:rsidR="001045EC" w:rsidRPr="001045EC" w:rsidRDefault="001045EC" w:rsidP="008A2B94">
      <w:pPr>
        <w:ind w:right="-613"/>
        <w:jc w:val="center"/>
        <w:rPr>
          <w:b/>
          <w:bCs/>
        </w:rPr>
      </w:pPr>
      <w:r>
        <w:t xml:space="preserve">                                                                                                                          </w:t>
      </w:r>
      <w:r w:rsidRPr="001045EC">
        <w:rPr>
          <w:b/>
          <w:bCs/>
          <w:color w:val="808080" w:themeColor="background1" w:themeShade="80"/>
        </w:rPr>
        <w:t xml:space="preserve"> Projektas</w:t>
      </w:r>
    </w:p>
    <w:p w14:paraId="5D95206C" w14:textId="77777777" w:rsidR="00377490" w:rsidRDefault="00784A47" w:rsidP="008A2B94">
      <w:pPr>
        <w:ind w:right="-613"/>
        <w:jc w:val="center"/>
      </w:pPr>
      <w:r>
        <w:rPr>
          <w:noProof/>
        </w:rPr>
        <w:drawing>
          <wp:inline distT="0" distB="0" distL="0" distR="0" wp14:anchorId="3EBED104" wp14:editId="396564F0">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D09B19E" w14:textId="77777777" w:rsidR="00377490" w:rsidRDefault="00377490" w:rsidP="008A2B94">
      <w:pPr>
        <w:pStyle w:val="Antrat"/>
        <w:ind w:right="-613"/>
        <w:rPr>
          <w:sz w:val="24"/>
        </w:rPr>
      </w:pPr>
    </w:p>
    <w:p w14:paraId="37EFC0D5" w14:textId="77777777" w:rsidR="00377490" w:rsidRDefault="00377490" w:rsidP="008A2B94">
      <w:pPr>
        <w:pStyle w:val="Antrat"/>
        <w:ind w:right="-613"/>
        <w:rPr>
          <w:sz w:val="24"/>
        </w:rPr>
      </w:pPr>
      <w:r>
        <w:rPr>
          <w:sz w:val="24"/>
        </w:rPr>
        <w:t>ANYKŠČIŲ RAJONO SAVIVALDYBĖS</w:t>
      </w:r>
    </w:p>
    <w:p w14:paraId="03C57B55" w14:textId="77777777" w:rsidR="00377490" w:rsidRDefault="00377490" w:rsidP="008A2B94">
      <w:pPr>
        <w:ind w:right="-613"/>
        <w:jc w:val="center"/>
        <w:rPr>
          <w:b/>
        </w:rPr>
      </w:pPr>
      <w:r>
        <w:rPr>
          <w:b/>
        </w:rPr>
        <w:t>TARYBA</w:t>
      </w:r>
    </w:p>
    <w:p w14:paraId="4A191816" w14:textId="77777777" w:rsidR="00377490" w:rsidRDefault="00377490" w:rsidP="008A2B94">
      <w:pPr>
        <w:ind w:right="-613"/>
        <w:jc w:val="center"/>
        <w:rPr>
          <w:b/>
        </w:rPr>
      </w:pPr>
    </w:p>
    <w:p w14:paraId="3FBDE446" w14:textId="77777777" w:rsidR="00377490" w:rsidRDefault="00377490" w:rsidP="008A2B94">
      <w:pPr>
        <w:ind w:right="-613"/>
        <w:jc w:val="center"/>
        <w:rPr>
          <w:b/>
        </w:rPr>
      </w:pPr>
      <w:r>
        <w:rPr>
          <w:b/>
        </w:rPr>
        <w:t>SPRENDIMAS</w:t>
      </w:r>
    </w:p>
    <w:p w14:paraId="72EB3AED" w14:textId="77777777" w:rsidR="00377490" w:rsidRPr="001045EC" w:rsidRDefault="001045EC" w:rsidP="001045EC">
      <w:pPr>
        <w:jc w:val="center"/>
        <w:rPr>
          <w:b/>
          <w:caps/>
          <w:szCs w:val="20"/>
          <w:lang w:eastAsia="en-US"/>
        </w:rPr>
      </w:pPr>
      <w:bookmarkStart w:id="0" w:name="_Hlk9415680"/>
      <w:r w:rsidRPr="001045EC">
        <w:rPr>
          <w:b/>
          <w:caps/>
          <w:szCs w:val="20"/>
          <w:lang w:eastAsia="en-US"/>
        </w:rPr>
        <w:t xml:space="preserve">dĖL </w:t>
      </w:r>
      <w:bookmarkStart w:id="1" w:name="_Hlk95228440"/>
      <w:r w:rsidRPr="001045EC">
        <w:rPr>
          <w:b/>
          <w:caps/>
          <w:szCs w:val="20"/>
          <w:lang w:eastAsia="en-US"/>
        </w:rPr>
        <w:t xml:space="preserve">ANYKŠČIŲ RAJONO SAVIVALDYBĖS </w:t>
      </w:r>
      <w:bookmarkEnd w:id="1"/>
      <w:r w:rsidR="00377490">
        <w:rPr>
          <w:b/>
        </w:rPr>
        <w:t xml:space="preserve">GARBĖS PILIEČIO VARDO SUTEIKIMO NUOSTATŲ PATVIRTINIMO, GARBĖS PILIEČIO VARDO SUTEIKIMO KOMISIJOS SUDARYMO IR JOS </w:t>
      </w:r>
      <w:r w:rsidR="00102512" w:rsidRPr="00FB5623">
        <w:rPr>
          <w:b/>
        </w:rPr>
        <w:t xml:space="preserve">VEIKLOS </w:t>
      </w:r>
      <w:r w:rsidR="00377490">
        <w:rPr>
          <w:b/>
        </w:rPr>
        <w:t>NUOSTATŲ TVIRTINIM</w:t>
      </w:r>
      <w:r w:rsidR="002D5A15">
        <w:rPr>
          <w:b/>
        </w:rPr>
        <w:t>O</w:t>
      </w:r>
    </w:p>
    <w:bookmarkEnd w:id="0"/>
    <w:p w14:paraId="45408CB6" w14:textId="77777777" w:rsidR="00377490" w:rsidRDefault="00377490" w:rsidP="008A2B94">
      <w:pPr>
        <w:ind w:right="-613"/>
        <w:jc w:val="center"/>
      </w:pPr>
    </w:p>
    <w:p w14:paraId="5862EA46" w14:textId="77777777" w:rsidR="00377490" w:rsidRDefault="00000000" w:rsidP="008A2B94">
      <w:pPr>
        <w:ind w:right="-613"/>
        <w:jc w:val="center"/>
      </w:pPr>
      <w:fldSimple w:instr=" FILLIN &quot;data&quot; \* MERGEFORMAT ">
        <w:r w:rsidR="006429BE">
          <w:t>20</w:t>
        </w:r>
        <w:r w:rsidR="001045EC">
          <w:t>23</w:t>
        </w:r>
        <w:r w:rsidR="006429BE">
          <w:t xml:space="preserve"> m. gegužės 2</w:t>
        </w:r>
        <w:r w:rsidR="001045EC">
          <w:t>5</w:t>
        </w:r>
        <w:r w:rsidR="00377490">
          <w:t xml:space="preserve"> d.</w:t>
        </w:r>
      </w:fldSimple>
      <w:r w:rsidR="006429BE">
        <w:t xml:space="preserve"> Nr. 1-T</w:t>
      </w:r>
      <w:r w:rsidR="00377490">
        <w:t>-</w:t>
      </w:r>
      <w:r w:rsidR="00377490">
        <w:fldChar w:fldCharType="begin"/>
      </w:r>
      <w:r w:rsidR="00377490">
        <w:instrText xml:space="preserve"> FILLIN "indeksas" \* MERGEFORMAT </w:instrText>
      </w:r>
      <w:r w:rsidR="00377490">
        <w:fldChar w:fldCharType="end"/>
      </w:r>
    </w:p>
    <w:p w14:paraId="65C25632" w14:textId="77777777" w:rsidR="00377490" w:rsidRDefault="00377490" w:rsidP="008A2B94">
      <w:pPr>
        <w:ind w:right="-613"/>
        <w:jc w:val="center"/>
        <w:rPr>
          <w:b/>
        </w:rPr>
      </w:pPr>
      <w:r>
        <w:t>Anykščiai</w:t>
      </w:r>
    </w:p>
    <w:p w14:paraId="6B71A30A" w14:textId="77777777" w:rsidR="00377490" w:rsidRDefault="00377490" w:rsidP="008A2B94">
      <w:pPr>
        <w:ind w:right="-613" w:firstLine="720"/>
        <w:jc w:val="both"/>
        <w:rPr>
          <w:szCs w:val="20"/>
        </w:rPr>
      </w:pPr>
    </w:p>
    <w:p w14:paraId="01889F89" w14:textId="77777777" w:rsidR="00377490" w:rsidRDefault="00377490" w:rsidP="001045EC">
      <w:pPr>
        <w:spacing w:line="360" w:lineRule="auto"/>
        <w:ind w:firstLine="720"/>
        <w:jc w:val="both"/>
        <w:rPr>
          <w:szCs w:val="20"/>
        </w:rPr>
      </w:pPr>
      <w:r>
        <w:rPr>
          <w:szCs w:val="20"/>
        </w:rPr>
        <w:t xml:space="preserve">Vadovaudamasi </w:t>
      </w:r>
      <w:bookmarkStart w:id="2" w:name="_Hlk134629305"/>
      <w:r>
        <w:t>Lietuvos Respublikos vietos savivaldos įstatymo</w:t>
      </w:r>
      <w:r w:rsidR="00B30F18">
        <w:t xml:space="preserve"> </w:t>
      </w:r>
      <w:r w:rsidR="00B30F18" w:rsidRPr="00D1748C">
        <w:t>15 straipsnio 2 dalies 37 punktu</w:t>
      </w:r>
      <w:bookmarkEnd w:id="2"/>
      <w:r>
        <w:t>,</w:t>
      </w:r>
      <w:r>
        <w:rPr>
          <w:bCs/>
        </w:rPr>
        <w:t xml:space="preserve"> </w:t>
      </w:r>
      <w:r>
        <w:rPr>
          <w:szCs w:val="20"/>
        </w:rPr>
        <w:t>Anykščių rajono savivaldybės taryba n u s p r e n d ž i a:</w:t>
      </w:r>
    </w:p>
    <w:p w14:paraId="715D09A2" w14:textId="77777777" w:rsidR="00377490" w:rsidRPr="00D1748C" w:rsidRDefault="006429BE" w:rsidP="001045EC">
      <w:pPr>
        <w:shd w:val="clear" w:color="auto" w:fill="FFFFFF"/>
        <w:spacing w:line="360" w:lineRule="auto"/>
        <w:jc w:val="both"/>
        <w:rPr>
          <w:spacing w:val="-1"/>
        </w:rPr>
      </w:pPr>
      <w:r w:rsidRPr="00D1748C">
        <w:rPr>
          <w:spacing w:val="-1"/>
        </w:rPr>
        <w:t xml:space="preserve">           1. </w:t>
      </w:r>
      <w:r w:rsidR="00377490" w:rsidRPr="00D1748C">
        <w:rPr>
          <w:spacing w:val="-1"/>
        </w:rPr>
        <w:t xml:space="preserve">Patvirtinti Anykščių rajono </w:t>
      </w:r>
      <w:r w:rsidR="008F5C8C" w:rsidRPr="00D1748C">
        <w:rPr>
          <w:spacing w:val="-1"/>
        </w:rPr>
        <w:t xml:space="preserve">savivaldybės </w:t>
      </w:r>
      <w:r w:rsidR="00377490" w:rsidRPr="00D1748C">
        <w:rPr>
          <w:spacing w:val="-1"/>
        </w:rPr>
        <w:t>garbės piliečio vardo suteikimo nuostatus (pridedama).</w:t>
      </w:r>
    </w:p>
    <w:p w14:paraId="194774E8" w14:textId="77777777" w:rsidR="00377490" w:rsidRDefault="006429BE" w:rsidP="001045EC">
      <w:pPr>
        <w:shd w:val="clear" w:color="auto" w:fill="FFFFFF"/>
        <w:spacing w:line="360" w:lineRule="auto"/>
        <w:jc w:val="both"/>
      </w:pPr>
      <w:r w:rsidRPr="00D1748C">
        <w:t xml:space="preserve">           </w:t>
      </w:r>
      <w:r w:rsidR="00D1748C" w:rsidRPr="00D1748C">
        <w:t>2</w:t>
      </w:r>
      <w:r>
        <w:t xml:space="preserve">. </w:t>
      </w:r>
      <w:r w:rsidR="00377490">
        <w:t xml:space="preserve">Sudaryti Anykščių </w:t>
      </w:r>
      <w:r w:rsidR="00377490" w:rsidRPr="008F5C8C">
        <w:t>rajono</w:t>
      </w:r>
      <w:r w:rsidR="008F5C8C">
        <w:t xml:space="preserve"> savivaldybės</w:t>
      </w:r>
      <w:r w:rsidR="00377490">
        <w:t xml:space="preserve"> garbės piliečio vardo suteikimo komisiją </w:t>
      </w:r>
      <w:r w:rsidR="009A279C">
        <w:t xml:space="preserve">(toliau – Komisija) </w:t>
      </w:r>
      <w:r w:rsidR="009A279C" w:rsidRPr="00DA7780">
        <w:t>S</w:t>
      </w:r>
      <w:r w:rsidR="00377490" w:rsidRPr="00DA7780">
        <w:t>a</w:t>
      </w:r>
      <w:r w:rsidR="00377490">
        <w:t>vivaldybės tarybos įgaliojimų laikui:</w:t>
      </w:r>
    </w:p>
    <w:p w14:paraId="655C9A42" w14:textId="114D4314" w:rsidR="00377490" w:rsidRDefault="006429BE" w:rsidP="001045EC">
      <w:pPr>
        <w:spacing w:line="360" w:lineRule="auto"/>
        <w:jc w:val="both"/>
      </w:pPr>
      <w:r>
        <w:t xml:space="preserve">            </w:t>
      </w:r>
      <w:r w:rsidR="00D1748C">
        <w:t>2</w:t>
      </w:r>
      <w:r w:rsidR="00377490">
        <w:t xml:space="preserve">.1. </w:t>
      </w:r>
      <w:r w:rsidR="006D3308">
        <w:t xml:space="preserve">Kęstutis </w:t>
      </w:r>
      <w:proofErr w:type="spellStart"/>
      <w:r w:rsidR="006D3308">
        <w:t>Tubis</w:t>
      </w:r>
      <w:proofErr w:type="spellEnd"/>
      <w:r w:rsidR="00377490">
        <w:t xml:space="preserve">, Anykščių rajono </w:t>
      </w:r>
      <w:r w:rsidR="00B51ED7">
        <w:t xml:space="preserve">savivaldybės </w:t>
      </w:r>
      <w:r w:rsidR="00377490">
        <w:t>meras;</w:t>
      </w:r>
    </w:p>
    <w:p w14:paraId="2C96B5BD" w14:textId="4146CC4B" w:rsidR="00377490" w:rsidRDefault="00D1748C" w:rsidP="007F6843">
      <w:pPr>
        <w:spacing w:line="360" w:lineRule="auto"/>
        <w:ind w:firstLine="720"/>
        <w:jc w:val="both"/>
      </w:pPr>
      <w:r>
        <w:t>2</w:t>
      </w:r>
      <w:r w:rsidR="00377490">
        <w:t>.2.</w:t>
      </w:r>
      <w:r w:rsidR="006D3308">
        <w:t xml:space="preserve"> </w:t>
      </w:r>
      <w:r w:rsidR="007F6843">
        <w:t xml:space="preserve">Ramūnas </w:t>
      </w:r>
      <w:proofErr w:type="spellStart"/>
      <w:r w:rsidR="007F6843">
        <w:t>Blazarėnas</w:t>
      </w:r>
      <w:proofErr w:type="spellEnd"/>
      <w:r w:rsidR="007F6843">
        <w:t xml:space="preserve">, Bendrojo ir ūkio skyriaus vedėjas, laikinai </w:t>
      </w:r>
      <w:r w:rsidR="00342370">
        <w:t>atliekantis</w:t>
      </w:r>
      <w:r w:rsidR="007F6843">
        <w:t xml:space="preserve"> administracijos direktoriaus funkcijas;</w:t>
      </w:r>
    </w:p>
    <w:p w14:paraId="2CC6CC62" w14:textId="45F6646C" w:rsidR="00377490" w:rsidRPr="00FB5623" w:rsidRDefault="00D1748C" w:rsidP="001045EC">
      <w:pPr>
        <w:spacing w:line="360" w:lineRule="auto"/>
        <w:ind w:firstLine="720"/>
        <w:jc w:val="both"/>
      </w:pPr>
      <w:r>
        <w:t>2</w:t>
      </w:r>
      <w:r w:rsidR="00377490" w:rsidRPr="00FB5623">
        <w:t>.3</w:t>
      </w:r>
      <w:r w:rsidR="00377490" w:rsidRPr="00234B03">
        <w:t>. P</w:t>
      </w:r>
      <w:r w:rsidR="006D3308" w:rsidRPr="00234B03">
        <w:t>etras Baniulis</w:t>
      </w:r>
      <w:r w:rsidR="00377490" w:rsidRPr="00234B03">
        <w:t>, Anykščių Šv.</w:t>
      </w:r>
      <w:r w:rsidR="00377490" w:rsidRPr="00FB5623">
        <w:t xml:space="preserve"> apaštalo evangelisto Mato bažnyčios klebonas (jam sutikus);</w:t>
      </w:r>
    </w:p>
    <w:p w14:paraId="619B9255" w14:textId="5A9D00E9" w:rsidR="00E205F2" w:rsidRPr="00FB5623" w:rsidRDefault="00D1748C" w:rsidP="001045EC">
      <w:pPr>
        <w:spacing w:line="360" w:lineRule="auto"/>
        <w:ind w:firstLine="720"/>
        <w:jc w:val="both"/>
      </w:pPr>
      <w:r>
        <w:t>2</w:t>
      </w:r>
      <w:r w:rsidR="00377490" w:rsidRPr="00FB5623">
        <w:t>.4</w:t>
      </w:r>
      <w:r w:rsidR="00377490" w:rsidRPr="00234B03">
        <w:t xml:space="preserve">. </w:t>
      </w:r>
      <w:r w:rsidR="00E205F2" w:rsidRPr="00234B03">
        <w:t>T</w:t>
      </w:r>
      <w:r w:rsidR="006D3308" w:rsidRPr="00234B03">
        <w:t xml:space="preserve">autvydas </w:t>
      </w:r>
      <w:r w:rsidR="00E205F2" w:rsidRPr="00234B03">
        <w:t>K</w:t>
      </w:r>
      <w:r w:rsidR="006D3308" w:rsidRPr="00234B03">
        <w:t>ontrimavičius</w:t>
      </w:r>
      <w:r w:rsidR="00E205F2" w:rsidRPr="00234B03">
        <w:t>, muziejininkas</w:t>
      </w:r>
      <w:r w:rsidR="00E205F2" w:rsidRPr="00FB5623">
        <w:t xml:space="preserve"> (jam sutikus);</w:t>
      </w:r>
    </w:p>
    <w:p w14:paraId="2E59657B" w14:textId="6716FACA" w:rsidR="001D2EAE" w:rsidRPr="00963918" w:rsidRDefault="00D1748C" w:rsidP="001045EC">
      <w:pPr>
        <w:spacing w:line="360" w:lineRule="auto"/>
        <w:ind w:firstLine="720"/>
        <w:jc w:val="both"/>
      </w:pPr>
      <w:r w:rsidRPr="00D1748C">
        <w:t>2.</w:t>
      </w:r>
      <w:r w:rsidR="00377490" w:rsidRPr="00FB5623">
        <w:t xml:space="preserve">5. </w:t>
      </w:r>
      <w:r w:rsidR="006D3308">
        <w:t>Gintaras Vaičiūnas</w:t>
      </w:r>
      <w:r w:rsidR="001D2EAE" w:rsidRPr="00FB5623">
        <w:t xml:space="preserve">, </w:t>
      </w:r>
      <w:r w:rsidR="0066762A">
        <w:t xml:space="preserve">istorikas </w:t>
      </w:r>
      <w:r w:rsidR="001D2EAE" w:rsidRPr="00963918">
        <w:t>(ja</w:t>
      </w:r>
      <w:r w:rsidR="00234B03" w:rsidRPr="00963918">
        <w:t>m</w:t>
      </w:r>
      <w:r w:rsidR="001D2EAE" w:rsidRPr="00963918">
        <w:t xml:space="preserve"> sutikus);</w:t>
      </w:r>
    </w:p>
    <w:p w14:paraId="3696DB1A" w14:textId="3D2C4133" w:rsidR="001D2EAE" w:rsidRPr="00963918" w:rsidRDefault="00D1748C" w:rsidP="001045EC">
      <w:pPr>
        <w:spacing w:line="360" w:lineRule="auto"/>
        <w:ind w:firstLine="720"/>
        <w:jc w:val="both"/>
      </w:pPr>
      <w:r w:rsidRPr="00963918">
        <w:t>2</w:t>
      </w:r>
      <w:r w:rsidR="00377490" w:rsidRPr="00963918">
        <w:t xml:space="preserve">.7. </w:t>
      </w:r>
      <w:r w:rsidR="001D2EAE" w:rsidRPr="00963918">
        <w:t>J</w:t>
      </w:r>
      <w:r w:rsidR="00234B03" w:rsidRPr="00963918">
        <w:t>olanta</w:t>
      </w:r>
      <w:r w:rsidR="001D2EAE" w:rsidRPr="00963918">
        <w:t xml:space="preserve"> </w:t>
      </w:r>
      <w:proofErr w:type="spellStart"/>
      <w:r w:rsidR="001D2EAE" w:rsidRPr="00963918">
        <w:t>P</w:t>
      </w:r>
      <w:r w:rsidR="00234B03" w:rsidRPr="00963918">
        <w:t>upkienė</w:t>
      </w:r>
      <w:proofErr w:type="spellEnd"/>
      <w:r w:rsidR="001D2EAE" w:rsidRPr="00963918">
        <w:t>, režisierė (jai sutikus);</w:t>
      </w:r>
    </w:p>
    <w:p w14:paraId="54604FDB" w14:textId="3AC1D8F9" w:rsidR="001D2EAE" w:rsidRPr="00963918" w:rsidRDefault="00D1748C" w:rsidP="001045EC">
      <w:pPr>
        <w:spacing w:line="360" w:lineRule="auto"/>
        <w:ind w:firstLine="720"/>
        <w:jc w:val="both"/>
      </w:pPr>
      <w:r w:rsidRPr="00963918">
        <w:t>2</w:t>
      </w:r>
      <w:r w:rsidR="00E205F2" w:rsidRPr="00963918">
        <w:t>.8.</w:t>
      </w:r>
      <w:r w:rsidR="001D2EAE" w:rsidRPr="00963918">
        <w:t xml:space="preserve"> R</w:t>
      </w:r>
      <w:r w:rsidR="00234B03" w:rsidRPr="00963918">
        <w:t>imantas</w:t>
      </w:r>
      <w:r w:rsidR="001D2EAE" w:rsidRPr="00963918">
        <w:t xml:space="preserve"> V</w:t>
      </w:r>
      <w:r w:rsidR="00234B03" w:rsidRPr="00963918">
        <w:t>anagas</w:t>
      </w:r>
      <w:r w:rsidR="001D2EAE" w:rsidRPr="00963918">
        <w:t>, rašytojas (jam sutikus)</w:t>
      </w:r>
      <w:r w:rsidR="008F5C8C" w:rsidRPr="00963918">
        <w:t>.</w:t>
      </w:r>
    </w:p>
    <w:p w14:paraId="0DE4757B" w14:textId="01E9D617" w:rsidR="00FD67DA" w:rsidRDefault="00D1748C" w:rsidP="001045EC">
      <w:pPr>
        <w:spacing w:line="360" w:lineRule="auto"/>
        <w:ind w:firstLine="720"/>
        <w:jc w:val="both"/>
      </w:pPr>
      <w:r w:rsidRPr="00963918">
        <w:t>3</w:t>
      </w:r>
      <w:r w:rsidR="00FD67DA" w:rsidRPr="00963918">
        <w:t xml:space="preserve">. </w:t>
      </w:r>
      <w:r w:rsidR="008F5C8C" w:rsidRPr="00963918">
        <w:t>P</w:t>
      </w:r>
      <w:r w:rsidR="00FD67DA" w:rsidRPr="00963918">
        <w:t xml:space="preserve">askirti </w:t>
      </w:r>
      <w:r w:rsidR="008F5C8C" w:rsidRPr="00963918">
        <w:t xml:space="preserve">Komisijos </w:t>
      </w:r>
      <w:r w:rsidR="00FD67DA" w:rsidRPr="00963918">
        <w:t>pirmininku</w:t>
      </w:r>
      <w:r w:rsidR="008F5C8C" w:rsidRPr="00963918">
        <w:t xml:space="preserve"> </w:t>
      </w:r>
      <w:r w:rsidR="00FD67DA" w:rsidRPr="00963918">
        <w:t xml:space="preserve"> </w:t>
      </w:r>
      <w:r w:rsidR="008F5C8C" w:rsidRPr="00963918">
        <w:t>Anykščių rajono</w:t>
      </w:r>
      <w:r w:rsidR="008F5C8C" w:rsidRPr="008F5C8C">
        <w:t xml:space="preserve"> </w:t>
      </w:r>
      <w:r w:rsidR="00B51ED7">
        <w:t xml:space="preserve">savivaldybės </w:t>
      </w:r>
      <w:r w:rsidR="008F5C8C" w:rsidRPr="008F5C8C">
        <w:t>mer</w:t>
      </w:r>
      <w:r w:rsidR="008F5C8C">
        <w:t xml:space="preserve">ą </w:t>
      </w:r>
      <w:r w:rsidR="006D3308">
        <w:t xml:space="preserve">Kęstutį </w:t>
      </w:r>
      <w:proofErr w:type="spellStart"/>
      <w:r w:rsidR="006D3308">
        <w:t>Tubį</w:t>
      </w:r>
      <w:proofErr w:type="spellEnd"/>
      <w:r w:rsidR="008F5C8C">
        <w:t>.</w:t>
      </w:r>
    </w:p>
    <w:p w14:paraId="107B98E6" w14:textId="500C7E70" w:rsidR="00FD67DA" w:rsidRPr="00FB5623" w:rsidRDefault="00D1748C" w:rsidP="001045EC">
      <w:pPr>
        <w:spacing w:line="360" w:lineRule="auto"/>
        <w:ind w:firstLine="720"/>
        <w:jc w:val="both"/>
      </w:pPr>
      <w:r w:rsidRPr="00D1748C">
        <w:t>4</w:t>
      </w:r>
      <w:r w:rsidR="00FD67DA" w:rsidRPr="00D1748C">
        <w:t>.</w:t>
      </w:r>
      <w:r w:rsidR="00FD67DA">
        <w:t xml:space="preserve"> </w:t>
      </w:r>
      <w:r w:rsidR="00B51ED7">
        <w:t>P</w:t>
      </w:r>
      <w:r w:rsidR="00FD67DA">
        <w:t xml:space="preserve">askirti </w:t>
      </w:r>
      <w:r w:rsidR="00B51ED7" w:rsidRPr="00B51ED7">
        <w:t>Komisijos pirminink</w:t>
      </w:r>
      <w:r w:rsidR="00B51ED7">
        <w:t>o</w:t>
      </w:r>
      <w:r w:rsidR="00B51ED7" w:rsidRPr="00B51ED7">
        <w:t xml:space="preserve">  </w:t>
      </w:r>
      <w:r w:rsidR="00FD67DA">
        <w:t>pavadu</w:t>
      </w:r>
      <w:r w:rsidR="00B51ED7">
        <w:t>o</w:t>
      </w:r>
      <w:r w:rsidR="00FD67DA">
        <w:t>toj</w:t>
      </w:r>
      <w:r w:rsidR="00B51ED7">
        <w:t xml:space="preserve">a </w:t>
      </w:r>
      <w:r w:rsidR="00B51ED7" w:rsidRPr="00B51ED7">
        <w:t>Anykščių rajono savivaldybės administracijos direkt</w:t>
      </w:r>
      <w:r w:rsidR="006D3308">
        <w:t>orių</w:t>
      </w:r>
      <w:r w:rsidR="00B51ED7">
        <w:t>.</w:t>
      </w:r>
    </w:p>
    <w:p w14:paraId="70A55F48" w14:textId="77777777" w:rsidR="00377490" w:rsidRPr="00D1748C" w:rsidRDefault="00FD67DA" w:rsidP="001045EC">
      <w:pPr>
        <w:shd w:val="clear" w:color="auto" w:fill="FFFFFF"/>
        <w:spacing w:line="360" w:lineRule="auto"/>
        <w:ind w:firstLine="720"/>
        <w:jc w:val="both"/>
      </w:pPr>
      <w:r w:rsidRPr="00D1748C">
        <w:t>5</w:t>
      </w:r>
      <w:r w:rsidR="00377490" w:rsidRPr="00D1748C">
        <w:t>.</w:t>
      </w:r>
      <w:r w:rsidR="008A2B94" w:rsidRPr="00D1748C">
        <w:t xml:space="preserve"> </w:t>
      </w:r>
      <w:r w:rsidR="00377490" w:rsidRPr="00D1748C">
        <w:t>Patvirtinti Anykščių rajono</w:t>
      </w:r>
      <w:r w:rsidR="008F5C8C" w:rsidRPr="00D1748C">
        <w:t xml:space="preserve"> savivaldybės</w:t>
      </w:r>
      <w:r w:rsidR="00377490" w:rsidRPr="00D1748C">
        <w:t xml:space="preserve"> garbės piliečio vardo suteikimo komisijos </w:t>
      </w:r>
      <w:r w:rsidR="00102512" w:rsidRPr="00D1748C">
        <w:t>veiklos</w:t>
      </w:r>
      <w:r w:rsidR="00C72FA0" w:rsidRPr="00D1748C">
        <w:t xml:space="preserve"> </w:t>
      </w:r>
      <w:r w:rsidR="00377490" w:rsidRPr="00D1748C">
        <w:t>nuostatus (pridedama).</w:t>
      </w:r>
    </w:p>
    <w:p w14:paraId="1345420C" w14:textId="77777777" w:rsidR="00377490" w:rsidRDefault="00FD67DA" w:rsidP="001045EC">
      <w:pPr>
        <w:shd w:val="clear" w:color="auto" w:fill="FFFFFF"/>
        <w:spacing w:line="360" w:lineRule="auto"/>
        <w:ind w:firstLine="720"/>
        <w:jc w:val="both"/>
      </w:pPr>
      <w:r w:rsidRPr="00D1748C">
        <w:t>6</w:t>
      </w:r>
      <w:r w:rsidR="00377490" w:rsidRPr="00D1748C">
        <w:t xml:space="preserve">. </w:t>
      </w:r>
      <w:bookmarkStart w:id="3" w:name="_Hlk134630284"/>
      <w:r w:rsidR="00377490" w:rsidRPr="00D1748C">
        <w:t>Pripažinti netekusiu galios Anykšči</w:t>
      </w:r>
      <w:r w:rsidR="00E816F9" w:rsidRPr="00D1748C">
        <w:t>ų rajono savivaldybės tarybos 2</w:t>
      </w:r>
      <w:r w:rsidR="00377490" w:rsidRPr="00D1748C">
        <w:t>0</w:t>
      </w:r>
      <w:r w:rsidR="00B30F18" w:rsidRPr="00D1748C">
        <w:t>19</w:t>
      </w:r>
      <w:r w:rsidR="00377490" w:rsidRPr="00D1748C">
        <w:t xml:space="preserve"> m. </w:t>
      </w:r>
      <w:r w:rsidR="008A2B94" w:rsidRPr="00D1748C">
        <w:t>gegužės 2</w:t>
      </w:r>
      <w:r w:rsidR="00B30F18" w:rsidRPr="00D1748C">
        <w:t>3</w:t>
      </w:r>
      <w:r w:rsidR="00377490" w:rsidRPr="00D1748C">
        <w:t xml:space="preserve"> d. </w:t>
      </w:r>
      <w:r w:rsidR="005A7DD1" w:rsidRPr="00D1748C">
        <w:t>s</w:t>
      </w:r>
      <w:r w:rsidR="00377490" w:rsidRPr="00D1748C">
        <w:t xml:space="preserve">prendimą </w:t>
      </w:r>
      <w:bookmarkStart w:id="4" w:name="n_0"/>
      <w:r w:rsidR="001F346E" w:rsidRPr="00D1748C">
        <w:rPr>
          <w:szCs w:val="20"/>
        </w:rPr>
        <w:t>Nr. 1-TS-1</w:t>
      </w:r>
      <w:r w:rsidR="00B30F18" w:rsidRPr="00D1748C">
        <w:rPr>
          <w:szCs w:val="20"/>
        </w:rPr>
        <w:t>90</w:t>
      </w:r>
      <w:r w:rsidR="001F346E" w:rsidRPr="00D1748C">
        <w:rPr>
          <w:szCs w:val="20"/>
        </w:rPr>
        <w:t xml:space="preserve"> </w:t>
      </w:r>
      <w:bookmarkEnd w:id="4"/>
      <w:r w:rsidR="00377490" w:rsidRPr="00D1748C">
        <w:t xml:space="preserve">„Dėl Anykščių rajono </w:t>
      </w:r>
      <w:r w:rsidR="008A2B94" w:rsidRPr="00D1748C">
        <w:t xml:space="preserve">savivaldybės </w:t>
      </w:r>
      <w:r w:rsidR="00377490" w:rsidRPr="00D1748C">
        <w:t>garbės piliečio vardo suteikimo nuostatų</w:t>
      </w:r>
      <w:r w:rsidR="00377490" w:rsidRPr="00A1060B">
        <w:rPr>
          <w:strike/>
        </w:rPr>
        <w:t xml:space="preserve"> </w:t>
      </w:r>
      <w:r w:rsidR="00377490" w:rsidRPr="00D1748C">
        <w:t xml:space="preserve">patvirtinimo, garbės piliečio vardo suteikimo komisijos sudarymo ir jos darbo </w:t>
      </w:r>
      <w:r w:rsidR="008A2B94" w:rsidRPr="00D1748C">
        <w:t xml:space="preserve">nuostatų </w:t>
      </w:r>
      <w:r w:rsidR="00377490" w:rsidRPr="00D1748C">
        <w:t>patvirtinimo“ su pakeitimais.</w:t>
      </w:r>
      <w:bookmarkEnd w:id="3"/>
    </w:p>
    <w:p w14:paraId="77A55B12" w14:textId="42F09EBE" w:rsidR="006D3308" w:rsidRDefault="006D3308" w:rsidP="001045EC">
      <w:pPr>
        <w:shd w:val="clear" w:color="auto" w:fill="FFFFFF"/>
        <w:spacing w:line="360" w:lineRule="auto"/>
        <w:ind w:firstLine="720"/>
        <w:jc w:val="both"/>
      </w:pPr>
      <w:r w:rsidRPr="006D3308">
        <w:lastRenderedPageBreak/>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303879F" w14:textId="77777777" w:rsidR="008A2B94" w:rsidRDefault="008A2B94" w:rsidP="001045EC">
      <w:pPr>
        <w:shd w:val="clear" w:color="auto" w:fill="FFFFFF"/>
        <w:spacing w:line="360" w:lineRule="auto"/>
        <w:ind w:firstLine="900"/>
        <w:jc w:val="both"/>
      </w:pPr>
      <w:r w:rsidRPr="002D7B22">
        <w:t xml:space="preserve">Šis sprendimas </w:t>
      </w:r>
      <w:r w:rsidR="001E4196" w:rsidRPr="002D7B22">
        <w:t>skelbiamas Teisės aktų registre.</w:t>
      </w:r>
    </w:p>
    <w:p w14:paraId="1976C09F" w14:textId="77777777" w:rsidR="00377490" w:rsidRDefault="00377490" w:rsidP="001045EC">
      <w:pPr>
        <w:spacing w:line="360" w:lineRule="auto"/>
        <w:ind w:firstLine="720"/>
        <w:jc w:val="both"/>
        <w:rPr>
          <w:szCs w:val="20"/>
        </w:rPr>
      </w:pPr>
    </w:p>
    <w:p w14:paraId="7BC84FC7" w14:textId="77777777" w:rsidR="001F346E" w:rsidRDefault="00377490" w:rsidP="001045EC">
      <w:pPr>
        <w:spacing w:line="360" w:lineRule="auto"/>
        <w:jc w:val="both"/>
        <w:rPr>
          <w:szCs w:val="20"/>
        </w:rPr>
      </w:pPr>
      <w:r>
        <w:rPr>
          <w:szCs w:val="20"/>
        </w:rPr>
        <w:t>Mer</w:t>
      </w:r>
      <w:r w:rsidR="00B30F18">
        <w:rPr>
          <w:szCs w:val="20"/>
        </w:rPr>
        <w:t>as</w:t>
      </w:r>
      <w:r w:rsidR="00CF32DC">
        <w:rPr>
          <w:szCs w:val="20"/>
        </w:rPr>
        <w:t xml:space="preserve">                                                                                                    </w:t>
      </w:r>
      <w:r w:rsidR="00B30F18">
        <w:rPr>
          <w:szCs w:val="20"/>
        </w:rPr>
        <w:t xml:space="preserve">                         Kęstutis </w:t>
      </w:r>
      <w:proofErr w:type="spellStart"/>
      <w:r w:rsidR="00B30F18">
        <w:rPr>
          <w:szCs w:val="20"/>
        </w:rPr>
        <w:t>Tubis</w:t>
      </w:r>
      <w:proofErr w:type="spellEnd"/>
    </w:p>
    <w:p w14:paraId="4EA97217" w14:textId="77777777" w:rsidR="001F346E" w:rsidRDefault="001F346E" w:rsidP="001045EC">
      <w:pPr>
        <w:spacing w:line="360" w:lineRule="auto"/>
        <w:jc w:val="center"/>
        <w:rPr>
          <w:szCs w:val="20"/>
        </w:rPr>
      </w:pPr>
      <w:r>
        <w:rPr>
          <w:szCs w:val="20"/>
        </w:rPr>
        <w:t>______________</w:t>
      </w:r>
    </w:p>
    <w:p w14:paraId="558AAC4E" w14:textId="77777777" w:rsidR="00377490" w:rsidRDefault="00377490" w:rsidP="001045EC">
      <w:pPr>
        <w:spacing w:line="360" w:lineRule="auto"/>
        <w:jc w:val="center"/>
        <w:rPr>
          <w:szCs w:val="20"/>
        </w:rPr>
      </w:pPr>
      <w:r>
        <w:rPr>
          <w:szCs w:val="20"/>
        </w:rPr>
        <w:tab/>
      </w:r>
    </w:p>
    <w:p w14:paraId="4400FEE8" w14:textId="77777777" w:rsidR="00377490" w:rsidRDefault="00377490" w:rsidP="001045EC">
      <w:pPr>
        <w:spacing w:line="360" w:lineRule="auto"/>
        <w:ind w:firstLine="720"/>
        <w:jc w:val="both"/>
        <w:rPr>
          <w:szCs w:val="20"/>
        </w:rPr>
      </w:pPr>
    </w:p>
    <w:p w14:paraId="753FEA90" w14:textId="77777777" w:rsidR="00377490" w:rsidRDefault="00377490" w:rsidP="001045EC">
      <w:pPr>
        <w:spacing w:line="360" w:lineRule="auto"/>
        <w:ind w:firstLine="720"/>
        <w:jc w:val="both"/>
        <w:rPr>
          <w:szCs w:val="20"/>
        </w:rPr>
      </w:pPr>
    </w:p>
    <w:p w14:paraId="30167FD0" w14:textId="77777777" w:rsidR="00377490" w:rsidRDefault="00377490" w:rsidP="001045EC">
      <w:pPr>
        <w:shd w:val="clear" w:color="auto" w:fill="FFFFFF"/>
        <w:jc w:val="both"/>
      </w:pPr>
    </w:p>
    <w:p w14:paraId="6A321ECF" w14:textId="77777777" w:rsidR="00377490" w:rsidRDefault="00377490" w:rsidP="001045EC">
      <w:pPr>
        <w:shd w:val="clear" w:color="auto" w:fill="FFFFFF"/>
        <w:jc w:val="both"/>
      </w:pPr>
    </w:p>
    <w:p w14:paraId="1FD4D9A5" w14:textId="77777777" w:rsidR="00377490" w:rsidRDefault="00377490" w:rsidP="001045EC">
      <w:pPr>
        <w:shd w:val="clear" w:color="auto" w:fill="FFFFFF"/>
        <w:jc w:val="both"/>
      </w:pPr>
    </w:p>
    <w:p w14:paraId="43AE5EBD" w14:textId="77777777" w:rsidR="00377490" w:rsidRDefault="00377490" w:rsidP="001045EC">
      <w:pPr>
        <w:shd w:val="clear" w:color="auto" w:fill="FFFFFF"/>
        <w:jc w:val="both"/>
      </w:pPr>
    </w:p>
    <w:p w14:paraId="137563A9" w14:textId="77777777" w:rsidR="00377490" w:rsidRDefault="00377490" w:rsidP="001045EC">
      <w:pPr>
        <w:shd w:val="clear" w:color="auto" w:fill="FFFFFF"/>
        <w:jc w:val="both"/>
      </w:pPr>
    </w:p>
    <w:p w14:paraId="197D0C8F" w14:textId="77777777" w:rsidR="00377490" w:rsidRDefault="00377490" w:rsidP="001045EC">
      <w:pPr>
        <w:shd w:val="clear" w:color="auto" w:fill="FFFFFF"/>
        <w:jc w:val="both"/>
      </w:pPr>
    </w:p>
    <w:p w14:paraId="6D578C55" w14:textId="77777777" w:rsidR="00377490" w:rsidRDefault="00377490" w:rsidP="001045EC">
      <w:pPr>
        <w:shd w:val="clear" w:color="auto" w:fill="FFFFFF"/>
        <w:jc w:val="both"/>
      </w:pPr>
    </w:p>
    <w:p w14:paraId="52AF9688" w14:textId="77777777" w:rsidR="00E816F9" w:rsidRDefault="00E816F9" w:rsidP="001045EC">
      <w:pPr>
        <w:spacing w:line="360" w:lineRule="auto"/>
        <w:jc w:val="center"/>
        <w:rPr>
          <w:b/>
        </w:rPr>
      </w:pPr>
    </w:p>
    <w:p w14:paraId="352ED0C6" w14:textId="77777777" w:rsidR="00E816F9" w:rsidRDefault="00E816F9" w:rsidP="001045EC">
      <w:pPr>
        <w:spacing w:line="360" w:lineRule="auto"/>
        <w:jc w:val="center"/>
        <w:rPr>
          <w:b/>
        </w:rPr>
      </w:pPr>
    </w:p>
    <w:p w14:paraId="600C0EF3" w14:textId="77777777" w:rsidR="00E816F9" w:rsidRDefault="00E816F9" w:rsidP="001045EC">
      <w:pPr>
        <w:spacing w:line="360" w:lineRule="auto"/>
        <w:jc w:val="center"/>
        <w:rPr>
          <w:b/>
        </w:rPr>
      </w:pPr>
    </w:p>
    <w:p w14:paraId="49A66402" w14:textId="77777777" w:rsidR="00E816F9" w:rsidRDefault="00E816F9" w:rsidP="001045EC">
      <w:pPr>
        <w:spacing w:line="360" w:lineRule="auto"/>
        <w:jc w:val="center"/>
        <w:rPr>
          <w:b/>
        </w:rPr>
      </w:pPr>
    </w:p>
    <w:p w14:paraId="0F577181" w14:textId="77777777" w:rsidR="00E816F9" w:rsidRDefault="00E816F9" w:rsidP="001045EC">
      <w:pPr>
        <w:spacing w:line="360" w:lineRule="auto"/>
        <w:jc w:val="center"/>
        <w:rPr>
          <w:b/>
        </w:rPr>
      </w:pPr>
    </w:p>
    <w:p w14:paraId="28AA0DFF" w14:textId="77777777" w:rsidR="00E816F9" w:rsidRDefault="00E816F9" w:rsidP="001045EC">
      <w:pPr>
        <w:spacing w:line="360" w:lineRule="auto"/>
        <w:jc w:val="center"/>
        <w:rPr>
          <w:b/>
        </w:rPr>
      </w:pPr>
    </w:p>
    <w:p w14:paraId="1EE7C8F4" w14:textId="77777777" w:rsidR="00E816F9" w:rsidRDefault="00E816F9" w:rsidP="001045EC">
      <w:pPr>
        <w:spacing w:line="360" w:lineRule="auto"/>
        <w:jc w:val="center"/>
        <w:rPr>
          <w:b/>
        </w:rPr>
      </w:pPr>
    </w:p>
    <w:p w14:paraId="3D14FFE6" w14:textId="77777777" w:rsidR="00E816F9" w:rsidRDefault="00E816F9" w:rsidP="001045EC">
      <w:pPr>
        <w:spacing w:line="360" w:lineRule="auto"/>
        <w:jc w:val="center"/>
        <w:rPr>
          <w:b/>
        </w:rPr>
      </w:pPr>
    </w:p>
    <w:p w14:paraId="69A9EA6D" w14:textId="77777777" w:rsidR="00E816F9" w:rsidRDefault="00E816F9" w:rsidP="001045EC">
      <w:pPr>
        <w:spacing w:line="360" w:lineRule="auto"/>
        <w:jc w:val="center"/>
        <w:rPr>
          <w:b/>
        </w:rPr>
      </w:pPr>
    </w:p>
    <w:p w14:paraId="36934991" w14:textId="77777777" w:rsidR="00E816F9" w:rsidRDefault="00E816F9" w:rsidP="001045EC">
      <w:pPr>
        <w:spacing w:line="360" w:lineRule="auto"/>
        <w:jc w:val="center"/>
        <w:rPr>
          <w:b/>
        </w:rPr>
      </w:pPr>
    </w:p>
    <w:p w14:paraId="4B79FDB7" w14:textId="77777777" w:rsidR="00E816F9" w:rsidRDefault="00E816F9" w:rsidP="001045EC">
      <w:pPr>
        <w:spacing w:line="360" w:lineRule="auto"/>
        <w:jc w:val="center"/>
        <w:rPr>
          <w:b/>
        </w:rPr>
      </w:pPr>
    </w:p>
    <w:p w14:paraId="22073E9B" w14:textId="77777777" w:rsidR="00E816F9" w:rsidRDefault="00E816F9" w:rsidP="001045EC">
      <w:pPr>
        <w:spacing w:line="360" w:lineRule="auto"/>
        <w:jc w:val="center"/>
        <w:rPr>
          <w:b/>
        </w:rPr>
      </w:pPr>
    </w:p>
    <w:p w14:paraId="0AF99415" w14:textId="77777777" w:rsidR="00E64F42" w:rsidRDefault="00E64F42" w:rsidP="001045EC">
      <w:pPr>
        <w:shd w:val="clear" w:color="auto" w:fill="FFFFFF"/>
        <w:jc w:val="both"/>
      </w:pPr>
    </w:p>
    <w:p w14:paraId="23B29FF4" w14:textId="77777777" w:rsidR="00E64F42" w:rsidRDefault="00E64F42" w:rsidP="001045EC">
      <w:pPr>
        <w:shd w:val="clear" w:color="auto" w:fill="FFFFFF"/>
        <w:jc w:val="right"/>
      </w:pPr>
    </w:p>
    <w:p w14:paraId="16AF2192" w14:textId="77777777" w:rsidR="00E64F42" w:rsidRDefault="00E64F42" w:rsidP="001045EC">
      <w:pPr>
        <w:shd w:val="clear" w:color="auto" w:fill="FFFFFF"/>
        <w:jc w:val="right"/>
      </w:pPr>
    </w:p>
    <w:p w14:paraId="57A78DEB" w14:textId="77777777" w:rsidR="00E64F42" w:rsidRDefault="00E64F42" w:rsidP="001045EC">
      <w:pPr>
        <w:shd w:val="clear" w:color="auto" w:fill="FFFFFF"/>
        <w:jc w:val="right"/>
      </w:pPr>
    </w:p>
    <w:p w14:paraId="51FC4CD5" w14:textId="77777777" w:rsidR="00E64F42" w:rsidRDefault="00E64F42" w:rsidP="001045EC">
      <w:pPr>
        <w:shd w:val="clear" w:color="auto" w:fill="FFFFFF"/>
        <w:jc w:val="right"/>
      </w:pPr>
    </w:p>
    <w:p w14:paraId="571C66C3" w14:textId="77777777" w:rsidR="001E4196" w:rsidRDefault="001E4196" w:rsidP="001045EC">
      <w:pPr>
        <w:shd w:val="clear" w:color="auto" w:fill="FFFFFF"/>
        <w:jc w:val="right"/>
      </w:pPr>
    </w:p>
    <w:p w14:paraId="1E05882C" w14:textId="77777777" w:rsidR="001045EC" w:rsidRDefault="001E4196" w:rsidP="001E4196">
      <w:pPr>
        <w:shd w:val="clear" w:color="auto" w:fill="FFFFFF"/>
        <w:ind w:right="-613"/>
        <w:jc w:val="center"/>
      </w:pPr>
      <w:r>
        <w:t xml:space="preserve">                                                            </w:t>
      </w:r>
    </w:p>
    <w:p w14:paraId="5545BD6D" w14:textId="77777777" w:rsidR="00E64F42" w:rsidRDefault="001045EC" w:rsidP="001E4196">
      <w:pPr>
        <w:shd w:val="clear" w:color="auto" w:fill="FFFFFF"/>
        <w:ind w:right="-613"/>
        <w:jc w:val="center"/>
      </w:pPr>
      <w:r>
        <w:t xml:space="preserve">                                                          </w:t>
      </w:r>
      <w:r w:rsidR="001E4196">
        <w:t xml:space="preserve"> </w:t>
      </w:r>
      <w:r w:rsidR="00E64F42">
        <w:t xml:space="preserve">PATVIRTINTA </w:t>
      </w:r>
    </w:p>
    <w:p w14:paraId="6F80D656" w14:textId="77777777" w:rsidR="00E64F42" w:rsidRDefault="00E64F42" w:rsidP="001045EC">
      <w:pPr>
        <w:shd w:val="clear" w:color="auto" w:fill="FFFFFF"/>
        <w:jc w:val="right"/>
        <w:rPr>
          <w:spacing w:val="-2"/>
        </w:rPr>
      </w:pPr>
      <w:r>
        <w:rPr>
          <w:spacing w:val="-2"/>
        </w:rPr>
        <w:t xml:space="preserve">Anykščių rajono savivaldybės tarybos </w:t>
      </w:r>
    </w:p>
    <w:p w14:paraId="3CAB95FB" w14:textId="77777777" w:rsidR="00E64F42" w:rsidRDefault="001E4196" w:rsidP="001045EC">
      <w:pPr>
        <w:shd w:val="clear" w:color="auto" w:fill="FFFFFF"/>
        <w:jc w:val="center"/>
        <w:rPr>
          <w:spacing w:val="-2"/>
        </w:rPr>
      </w:pPr>
      <w:r w:rsidRPr="00A1060B">
        <w:rPr>
          <w:color w:val="FF0000"/>
          <w:spacing w:val="-2"/>
        </w:rPr>
        <w:t xml:space="preserve">                                                                                       </w:t>
      </w:r>
      <w:r w:rsidR="00B30F18" w:rsidRPr="00A1060B">
        <w:rPr>
          <w:color w:val="FF0000"/>
          <w:spacing w:val="-2"/>
        </w:rPr>
        <w:t xml:space="preserve">        </w:t>
      </w:r>
      <w:r w:rsidRPr="00A1060B">
        <w:rPr>
          <w:color w:val="FF0000"/>
          <w:spacing w:val="-2"/>
        </w:rPr>
        <w:t xml:space="preserve"> </w:t>
      </w:r>
      <w:r w:rsidR="00D1748C">
        <w:rPr>
          <w:color w:val="FF0000"/>
          <w:spacing w:val="-2"/>
        </w:rPr>
        <w:t xml:space="preserve"> </w:t>
      </w:r>
      <w:r w:rsidR="00A1060B" w:rsidRPr="00A1060B">
        <w:rPr>
          <w:spacing w:val="-2"/>
        </w:rPr>
        <w:t>20</w:t>
      </w:r>
      <w:r w:rsidR="00D1748C">
        <w:rPr>
          <w:spacing w:val="-2"/>
        </w:rPr>
        <w:t>23</w:t>
      </w:r>
      <w:r w:rsidR="00E64F42">
        <w:rPr>
          <w:spacing w:val="-2"/>
        </w:rPr>
        <w:t xml:space="preserve"> m. gegužės 2</w:t>
      </w:r>
      <w:r w:rsidR="00D1748C">
        <w:rPr>
          <w:spacing w:val="-2"/>
        </w:rPr>
        <w:t>5</w:t>
      </w:r>
      <w:r w:rsidR="00E64F42">
        <w:rPr>
          <w:spacing w:val="-2"/>
        </w:rPr>
        <w:t xml:space="preserve"> d. sprendimu </w:t>
      </w:r>
    </w:p>
    <w:p w14:paraId="1DA59806" w14:textId="77777777" w:rsidR="00E64F42" w:rsidRDefault="00E64F42" w:rsidP="001045EC">
      <w:pPr>
        <w:shd w:val="clear" w:color="auto" w:fill="FFFFFF"/>
        <w:jc w:val="center"/>
      </w:pPr>
      <w:r>
        <w:rPr>
          <w:spacing w:val="-2"/>
        </w:rPr>
        <w:t xml:space="preserve">                                      </w:t>
      </w:r>
      <w:r w:rsidR="001E4196">
        <w:rPr>
          <w:spacing w:val="-2"/>
        </w:rPr>
        <w:t xml:space="preserve">          </w:t>
      </w:r>
      <w:r w:rsidR="00F648C3">
        <w:rPr>
          <w:spacing w:val="-2"/>
        </w:rPr>
        <w:t xml:space="preserve">        </w:t>
      </w:r>
      <w:r w:rsidR="001E4196">
        <w:rPr>
          <w:spacing w:val="-2"/>
        </w:rPr>
        <w:t xml:space="preserve"> </w:t>
      </w:r>
      <w:r w:rsidR="00A1060B">
        <w:rPr>
          <w:spacing w:val="-2"/>
        </w:rPr>
        <w:t xml:space="preserve">  </w:t>
      </w:r>
      <w:r>
        <w:rPr>
          <w:spacing w:val="-2"/>
        </w:rPr>
        <w:t xml:space="preserve">Nr. </w:t>
      </w:r>
      <w:r w:rsidR="00F648C3">
        <w:rPr>
          <w:spacing w:val="-2"/>
        </w:rPr>
        <w:t>1-TS-</w:t>
      </w:r>
    </w:p>
    <w:p w14:paraId="74C5EFD9" w14:textId="77777777" w:rsidR="00E64F42" w:rsidRDefault="00E64F42" w:rsidP="001045EC">
      <w:pPr>
        <w:shd w:val="clear" w:color="auto" w:fill="FFFFFF"/>
        <w:ind w:firstLine="720"/>
        <w:jc w:val="both"/>
        <w:rPr>
          <w:b/>
          <w:bCs/>
        </w:rPr>
      </w:pPr>
    </w:p>
    <w:p w14:paraId="688F5795" w14:textId="77777777" w:rsidR="00E64F42" w:rsidRDefault="00E64F42" w:rsidP="001045EC">
      <w:pPr>
        <w:shd w:val="clear" w:color="auto" w:fill="FFFFFF"/>
        <w:jc w:val="center"/>
        <w:rPr>
          <w:b/>
          <w:bCs/>
        </w:rPr>
      </w:pPr>
      <w:bookmarkStart w:id="5" w:name="_Hlk9412919"/>
      <w:r>
        <w:rPr>
          <w:b/>
          <w:bCs/>
        </w:rPr>
        <w:t xml:space="preserve">ANYKŠČIŲ RAJONO </w:t>
      </w:r>
      <w:r w:rsidR="005A7DD1">
        <w:rPr>
          <w:b/>
          <w:bCs/>
        </w:rPr>
        <w:t xml:space="preserve">SAVIVALDYBĖS </w:t>
      </w:r>
      <w:r>
        <w:rPr>
          <w:b/>
          <w:bCs/>
        </w:rPr>
        <w:t>GARBĖS PILIEČIO VARDO SUTEIKIMO NUOSTATAI</w:t>
      </w:r>
    </w:p>
    <w:bookmarkEnd w:id="5"/>
    <w:p w14:paraId="5E1FE3CA" w14:textId="77777777" w:rsidR="00E64F42" w:rsidRDefault="00E64F42" w:rsidP="001045EC">
      <w:pPr>
        <w:shd w:val="clear" w:color="auto" w:fill="FFFFFF"/>
        <w:rPr>
          <w:b/>
          <w:bCs/>
        </w:rPr>
      </w:pPr>
    </w:p>
    <w:p w14:paraId="0872B578" w14:textId="77777777" w:rsidR="00E64F42" w:rsidRDefault="00E64F42" w:rsidP="00F648C3">
      <w:pPr>
        <w:shd w:val="clear" w:color="auto" w:fill="FFFFFF"/>
        <w:jc w:val="center"/>
        <w:rPr>
          <w:b/>
          <w:spacing w:val="-2"/>
        </w:rPr>
      </w:pPr>
      <w:r>
        <w:rPr>
          <w:b/>
          <w:spacing w:val="-2"/>
        </w:rPr>
        <w:t>I SKYRIUS</w:t>
      </w:r>
    </w:p>
    <w:p w14:paraId="33A88473" w14:textId="77777777" w:rsidR="00E64F42" w:rsidRDefault="00E64F42" w:rsidP="001045EC">
      <w:pPr>
        <w:shd w:val="clear" w:color="auto" w:fill="FFFFFF"/>
        <w:jc w:val="center"/>
        <w:rPr>
          <w:b/>
          <w:spacing w:val="-2"/>
        </w:rPr>
      </w:pPr>
      <w:r>
        <w:rPr>
          <w:b/>
          <w:spacing w:val="-2"/>
        </w:rPr>
        <w:t>BENDROJI DALIS</w:t>
      </w:r>
    </w:p>
    <w:p w14:paraId="62EE1108" w14:textId="77777777" w:rsidR="00E64F42" w:rsidRDefault="00E64F42" w:rsidP="001045EC">
      <w:pPr>
        <w:shd w:val="clear" w:color="auto" w:fill="FFFFFF"/>
        <w:jc w:val="center"/>
      </w:pPr>
    </w:p>
    <w:p w14:paraId="62105744" w14:textId="77777777" w:rsidR="00E64F42" w:rsidRDefault="00E64F42" w:rsidP="001045EC">
      <w:pPr>
        <w:shd w:val="clear" w:color="auto" w:fill="FFFFFF"/>
        <w:tabs>
          <w:tab w:val="left" w:pos="955"/>
        </w:tabs>
        <w:spacing w:line="360" w:lineRule="auto"/>
        <w:ind w:firstLine="720"/>
        <w:jc w:val="both"/>
      </w:pPr>
      <w:r>
        <w:rPr>
          <w:spacing w:val="-21"/>
        </w:rPr>
        <w:t>1.</w:t>
      </w:r>
      <w:r>
        <w:t xml:space="preserve"> Anykščių rajono </w:t>
      </w:r>
      <w:r w:rsidR="005A7DD1">
        <w:t xml:space="preserve">savivaldybės </w:t>
      </w:r>
      <w:r>
        <w:t>garbės piliečio (toliau – Garbės piliečio) vardo suteikimo nuostatai reglamentuoja Garbės piliečio vardo suteikimo, asmens apdovanojimo,</w:t>
      </w:r>
      <w:r w:rsidR="005A7DD1">
        <w:t xml:space="preserve"> </w:t>
      </w:r>
      <w:r w:rsidR="005A7DD1" w:rsidRPr="005A7DD1">
        <w:t xml:space="preserve">Garbės piliečio vardo </w:t>
      </w:r>
      <w:r>
        <w:t>praradimo sąlygas ir tvarką.</w:t>
      </w:r>
    </w:p>
    <w:p w14:paraId="27F0B31B" w14:textId="77777777" w:rsidR="00E64F42" w:rsidRDefault="00E64F42" w:rsidP="001045EC">
      <w:pPr>
        <w:shd w:val="clear" w:color="auto" w:fill="FFFFFF"/>
        <w:tabs>
          <w:tab w:val="left" w:pos="869"/>
        </w:tabs>
        <w:spacing w:line="360" w:lineRule="auto"/>
        <w:ind w:firstLine="720"/>
        <w:jc w:val="both"/>
      </w:pPr>
      <w:r>
        <w:rPr>
          <w:spacing w:val="-14"/>
        </w:rPr>
        <w:t>2.</w:t>
      </w:r>
      <w:r>
        <w:t xml:space="preserve"> </w:t>
      </w:r>
      <w:r w:rsidRPr="002D7B22">
        <w:t xml:space="preserve">Garbės piliečio vardas </w:t>
      </w:r>
      <w:r w:rsidR="00C251BF" w:rsidRPr="002D7B22">
        <w:t xml:space="preserve">yra aukščiausias Anykščių rajono savivaldybės įvertinimas. Šis vardas </w:t>
      </w:r>
      <w:r w:rsidRPr="002D7B22">
        <w:t xml:space="preserve">gali būti suteikiamas Lietuvos Respublikos bei užsienio valstybių piliečiams už ypatingus nuopelnus </w:t>
      </w:r>
      <w:r w:rsidR="00C251BF" w:rsidRPr="002D7B22">
        <w:t>Anykščių rajonui,</w:t>
      </w:r>
      <w:r w:rsidRPr="002D7B22">
        <w:t xml:space="preserve"> </w:t>
      </w:r>
      <w:r w:rsidR="00C251BF" w:rsidRPr="002D7B22">
        <w:t>krašto garbei ir anykštėnų gerovei.</w:t>
      </w:r>
    </w:p>
    <w:p w14:paraId="5813DFC2" w14:textId="77777777" w:rsidR="00C251BF" w:rsidRDefault="00E64F42" w:rsidP="001045EC">
      <w:pPr>
        <w:shd w:val="clear" w:color="auto" w:fill="FFFFFF"/>
        <w:spacing w:line="360" w:lineRule="auto"/>
        <w:ind w:firstLine="720"/>
        <w:jc w:val="both"/>
      </w:pPr>
      <w:r>
        <w:t xml:space="preserve">3. </w:t>
      </w:r>
      <w:r w:rsidRPr="00E64F42">
        <w:t>Garbės piliečio vardas gali būti suteiktas tik gyvam asmeniui</w:t>
      </w:r>
      <w:r w:rsidR="00C251BF">
        <w:t xml:space="preserve">. </w:t>
      </w:r>
    </w:p>
    <w:p w14:paraId="0D7C0439" w14:textId="77777777" w:rsidR="00E64F42" w:rsidRPr="00F11AF8" w:rsidRDefault="00E64F42" w:rsidP="001045EC">
      <w:pPr>
        <w:shd w:val="clear" w:color="auto" w:fill="FFFFFF"/>
        <w:spacing w:line="360" w:lineRule="auto"/>
        <w:ind w:firstLine="720"/>
        <w:jc w:val="both"/>
      </w:pPr>
      <w:r w:rsidRPr="00F11AF8">
        <w:t xml:space="preserve">4. Garbės piliečio vardo suteikimo komisiją (toliau – Komisiją) ne mažiau kaip iš 7 </w:t>
      </w:r>
      <w:r w:rsidR="009A279C" w:rsidRPr="00F11AF8">
        <w:t>(septynių)</w:t>
      </w:r>
      <w:r w:rsidR="009A279C" w:rsidRPr="00F11AF8">
        <w:rPr>
          <w:color w:val="FF0000"/>
        </w:rPr>
        <w:t xml:space="preserve"> </w:t>
      </w:r>
      <w:r w:rsidRPr="00F11AF8">
        <w:t xml:space="preserve">asmenų savo įgaliojimų laikui sudaro, jos pirmininką ir pavaduotoją skiria bei Komisijos veiklos nuostatus </w:t>
      </w:r>
      <w:r w:rsidRPr="00A1060B">
        <w:t>tvirtina Anykščių rajono savivaldybės taryba (toliau – Savivaldybės taryba).</w:t>
      </w:r>
      <w:r w:rsidR="00F11AF8" w:rsidRPr="00A1060B">
        <w:t xml:space="preserve"> </w:t>
      </w:r>
      <w:bookmarkStart w:id="6" w:name="_Hlk9417450"/>
      <w:r w:rsidR="00F11AF8" w:rsidRPr="00F11AF8">
        <w:t>Komisijos nariais gali būti savivaldybės tarybos nariai,</w:t>
      </w:r>
      <w:r w:rsidR="00C97407">
        <w:rPr>
          <w:color w:val="00B0F0"/>
        </w:rPr>
        <w:t xml:space="preserve"> </w:t>
      </w:r>
      <w:bookmarkStart w:id="7" w:name="_Hlk134612101"/>
      <w:r w:rsidR="00C97407" w:rsidRPr="00046978">
        <w:t>meras,</w:t>
      </w:r>
      <w:r w:rsidR="00F11AF8" w:rsidRPr="00046978">
        <w:t xml:space="preserve"> </w:t>
      </w:r>
      <w:bookmarkEnd w:id="7"/>
      <w:r w:rsidR="00F11AF8" w:rsidRPr="00F11AF8">
        <w:t>valstybės tarnautojai,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w:t>
      </w:r>
    </w:p>
    <w:bookmarkEnd w:id="6"/>
    <w:p w14:paraId="69BAC403" w14:textId="77777777" w:rsidR="00E64F42" w:rsidRDefault="00E64F42" w:rsidP="001045EC">
      <w:pPr>
        <w:shd w:val="clear" w:color="auto" w:fill="FFFFFF"/>
        <w:spacing w:line="360" w:lineRule="auto"/>
        <w:ind w:firstLine="720"/>
        <w:jc w:val="center"/>
        <w:rPr>
          <w:b/>
        </w:rPr>
      </w:pPr>
    </w:p>
    <w:p w14:paraId="3CFEA7F8" w14:textId="77777777" w:rsidR="00E64F42" w:rsidRDefault="00E64F42" w:rsidP="001045EC">
      <w:pPr>
        <w:shd w:val="clear" w:color="auto" w:fill="FFFFFF"/>
        <w:jc w:val="center"/>
        <w:rPr>
          <w:b/>
        </w:rPr>
      </w:pPr>
      <w:r>
        <w:rPr>
          <w:b/>
        </w:rPr>
        <w:t>II SKYRIUS</w:t>
      </w:r>
    </w:p>
    <w:p w14:paraId="107E98C2" w14:textId="77777777" w:rsidR="00E64F42" w:rsidRDefault="00E64F42" w:rsidP="001045EC">
      <w:pPr>
        <w:shd w:val="clear" w:color="auto" w:fill="FFFFFF"/>
        <w:jc w:val="center"/>
        <w:rPr>
          <w:b/>
        </w:rPr>
      </w:pPr>
      <w:r>
        <w:rPr>
          <w:b/>
        </w:rPr>
        <w:t>GARBĖS PILIEČIO VARDO SUTEIKIMO SĄLYGOS IR TVARKA</w:t>
      </w:r>
    </w:p>
    <w:p w14:paraId="63B6FEC6" w14:textId="77777777" w:rsidR="00E64F42" w:rsidRDefault="00E64F42" w:rsidP="001045EC">
      <w:pPr>
        <w:shd w:val="clear" w:color="auto" w:fill="FFFFFF"/>
        <w:jc w:val="center"/>
      </w:pPr>
    </w:p>
    <w:p w14:paraId="7E58E9E3" w14:textId="77777777" w:rsidR="00E64F42" w:rsidRPr="00E64F42" w:rsidRDefault="00E64F42" w:rsidP="001045EC">
      <w:pPr>
        <w:shd w:val="clear" w:color="auto" w:fill="FFFFFF"/>
        <w:spacing w:line="360" w:lineRule="auto"/>
        <w:ind w:firstLine="720"/>
        <w:jc w:val="both"/>
      </w:pPr>
      <w:r>
        <w:t xml:space="preserve">5. Siūlymus dėl Garbės piliečio vardo suteikimo gali teikti Anykščių rajono savivaldybės meras, Savivaldybės tarybos nariai, Savivaldybės administracijos direktorius, </w:t>
      </w:r>
      <w:r w:rsidRPr="00E64F42">
        <w:t>viešųjų ar privačių juridinių asmenų vadovai arba įgalioti atstovai.</w:t>
      </w:r>
    </w:p>
    <w:p w14:paraId="3411A240" w14:textId="77777777" w:rsidR="00E64F42" w:rsidRPr="001E4196" w:rsidRDefault="00E64F42" w:rsidP="001045EC">
      <w:pPr>
        <w:tabs>
          <w:tab w:val="left" w:pos="851"/>
        </w:tabs>
        <w:spacing w:line="360" w:lineRule="auto"/>
        <w:jc w:val="both"/>
      </w:pPr>
      <w:r>
        <w:rPr>
          <w:b/>
        </w:rPr>
        <w:t xml:space="preserve">           </w:t>
      </w:r>
      <w:r w:rsidRPr="00E64F42">
        <w:t xml:space="preserve">6. </w:t>
      </w:r>
      <w:r w:rsidRPr="001E4196">
        <w:t xml:space="preserve">Informacija apie kvietimą teikti kandidatus </w:t>
      </w:r>
      <w:r w:rsidR="009A279C" w:rsidRPr="001E4196">
        <w:t xml:space="preserve">gauti </w:t>
      </w:r>
      <w:r w:rsidRPr="001E4196">
        <w:t>Garbės piliečio vard</w:t>
      </w:r>
      <w:r w:rsidR="009A279C" w:rsidRPr="001E4196">
        <w:t>ą</w:t>
      </w:r>
      <w:r w:rsidRPr="001E4196">
        <w:t xml:space="preserve"> skelbiama Anykščių rajono savivaldybės interneto puslapyje </w:t>
      </w:r>
      <w:hyperlink r:id="rId6" w:history="1">
        <w:r w:rsidRPr="001E4196">
          <w:rPr>
            <w:rStyle w:val="Hipersaitas"/>
            <w:color w:val="auto"/>
          </w:rPr>
          <w:t>www.anyksciai.lt</w:t>
        </w:r>
      </w:hyperlink>
      <w:r w:rsidRPr="001E4196">
        <w:rPr>
          <w:rStyle w:val="Hipersaitas"/>
          <w:color w:val="auto"/>
        </w:rPr>
        <w:t>.</w:t>
      </w:r>
      <w:r w:rsidRPr="001E4196">
        <w:t xml:space="preserve"> </w:t>
      </w:r>
    </w:p>
    <w:p w14:paraId="238A4399" w14:textId="77777777" w:rsidR="00E64F42" w:rsidRPr="00E64F42" w:rsidRDefault="00E64F42" w:rsidP="001045EC">
      <w:pPr>
        <w:tabs>
          <w:tab w:val="left" w:pos="851"/>
        </w:tabs>
        <w:spacing w:line="360" w:lineRule="auto"/>
        <w:jc w:val="both"/>
      </w:pPr>
      <w:r w:rsidRPr="001E4196">
        <w:t xml:space="preserve">          7. Patvirtintos formos (</w:t>
      </w:r>
      <w:r w:rsidR="006609C0" w:rsidRPr="001E4196">
        <w:t xml:space="preserve">1 </w:t>
      </w:r>
      <w:r w:rsidRPr="001E4196">
        <w:t xml:space="preserve">priedas) </w:t>
      </w:r>
      <w:r w:rsidR="00BC5BE0" w:rsidRPr="002D7B22">
        <w:t>siūlymas</w:t>
      </w:r>
      <w:r w:rsidRPr="001E4196">
        <w:t xml:space="preserve"> apie kandidatą </w:t>
      </w:r>
      <w:r w:rsidR="009A279C" w:rsidRPr="001E4196">
        <w:t xml:space="preserve">gauti </w:t>
      </w:r>
      <w:r w:rsidRPr="001E4196">
        <w:t>Garbės piliečio vard</w:t>
      </w:r>
      <w:r w:rsidR="009A279C" w:rsidRPr="001E4196">
        <w:t>ą</w:t>
      </w:r>
      <w:r w:rsidRPr="00E64F42">
        <w:t xml:space="preserve"> turi būti užpildytas kompiuteriu lietuvių kalba ir pateiktas vienu iš būdų:</w:t>
      </w:r>
    </w:p>
    <w:p w14:paraId="0A500FF7" w14:textId="77777777" w:rsidR="00E64F42" w:rsidRPr="00E64F42" w:rsidRDefault="00E64F42" w:rsidP="001045EC">
      <w:pPr>
        <w:tabs>
          <w:tab w:val="left" w:pos="851"/>
        </w:tabs>
        <w:spacing w:line="360" w:lineRule="auto"/>
        <w:jc w:val="both"/>
      </w:pPr>
      <w:r w:rsidRPr="00E64F42">
        <w:t xml:space="preserve">        7.1. atsiųstas paštu </w:t>
      </w:r>
      <w:r w:rsidRPr="002D7B22">
        <w:t xml:space="preserve">Anykščių rajono </w:t>
      </w:r>
      <w:r w:rsidR="003B557B" w:rsidRPr="002D7B22">
        <w:t>Garbės piliečio vardo suteikimo komisijai</w:t>
      </w:r>
      <w:r w:rsidR="003B557B">
        <w:t xml:space="preserve"> </w:t>
      </w:r>
      <w:r w:rsidRPr="00E64F42">
        <w:t>adresu J. Biliūno g. 23, 29111 Anykščiai arba įteiktas pareiškėjo ar jo įgalioto asmens Anykščių rajono savivaldybės administracijos „Vieno langelio“ padaliniui adresu J. Biliūno g. 23, Anykščiai;</w:t>
      </w:r>
    </w:p>
    <w:p w14:paraId="3C811FDE" w14:textId="77777777" w:rsidR="00E64F42" w:rsidRPr="00E64F42" w:rsidRDefault="00E64F42" w:rsidP="001045EC">
      <w:pPr>
        <w:tabs>
          <w:tab w:val="left" w:pos="851"/>
        </w:tabs>
        <w:spacing w:line="360" w:lineRule="auto"/>
        <w:jc w:val="both"/>
      </w:pPr>
      <w:r w:rsidRPr="00E64F42">
        <w:t xml:space="preserve">        7.2. atsiųstas per e. pristatymo sistemą į Savivaldybės elektroninio pristatymo dėžutę naudojantis administracinių ir viešųjų elektroninių paslaugų portalu „Elektroniniai valdžios vartai“ </w:t>
      </w:r>
      <w:hyperlink r:id="rId7" w:history="1">
        <w:r w:rsidRPr="00E64F42">
          <w:rPr>
            <w:rStyle w:val="Hipersaitas"/>
            <w:color w:val="auto"/>
          </w:rPr>
          <w:t>www.epaslaugos.lt</w:t>
        </w:r>
      </w:hyperlink>
      <w:r w:rsidRPr="00E64F42">
        <w:t xml:space="preserve"> </w:t>
      </w:r>
    </w:p>
    <w:p w14:paraId="40B056C6" w14:textId="77777777" w:rsidR="00E64F42" w:rsidRPr="00E64F42" w:rsidRDefault="00E64F42" w:rsidP="001045EC">
      <w:pPr>
        <w:shd w:val="clear" w:color="auto" w:fill="FFFFFF"/>
        <w:spacing w:line="360" w:lineRule="auto"/>
        <w:ind w:firstLine="720"/>
        <w:jc w:val="both"/>
      </w:pPr>
      <w:r w:rsidRPr="00E64F42">
        <w:t>8. Už kandidatų Garbės piliečio vardui gauti</w:t>
      </w:r>
      <w:r w:rsidRPr="00E64F42">
        <w:rPr>
          <w:color w:val="FF0000"/>
        </w:rPr>
        <w:t xml:space="preserve"> </w:t>
      </w:r>
      <w:r w:rsidRPr="00E64F42">
        <w:t xml:space="preserve">duomenų tikrumą atsako </w:t>
      </w:r>
      <w:r w:rsidR="00BC5BE0" w:rsidRPr="002D7B22">
        <w:t>siūlymus pateikę</w:t>
      </w:r>
      <w:r w:rsidR="00BC5BE0">
        <w:t xml:space="preserve"> </w:t>
      </w:r>
      <w:r w:rsidRPr="00E64F42">
        <w:t>asmenys.</w:t>
      </w:r>
    </w:p>
    <w:p w14:paraId="47FDBC93" w14:textId="77777777" w:rsidR="00E64F42" w:rsidRPr="00E64F42" w:rsidRDefault="003B557B" w:rsidP="001045EC">
      <w:pPr>
        <w:shd w:val="clear" w:color="auto" w:fill="FFFFFF"/>
        <w:spacing w:line="360" w:lineRule="auto"/>
        <w:ind w:firstLine="720"/>
        <w:jc w:val="both"/>
      </w:pPr>
      <w:r>
        <w:t xml:space="preserve">9. </w:t>
      </w:r>
      <w:r w:rsidR="00E64F42" w:rsidRPr="00E64F42">
        <w:t>Anykščių rajono savivaldybės administracijos direktoriaus įgaliotas tarnautojas</w:t>
      </w:r>
      <w:r w:rsidR="002D7B22">
        <w:t xml:space="preserve"> </w:t>
      </w:r>
      <w:r w:rsidR="00E64F42" w:rsidRPr="00E64F42">
        <w:t xml:space="preserve"> </w:t>
      </w:r>
      <w:r w:rsidRPr="002D7B22">
        <w:t>(Komisijos sekretorius)</w:t>
      </w:r>
      <w:r>
        <w:t xml:space="preserve"> </w:t>
      </w:r>
      <w:r w:rsidR="00E64F42" w:rsidRPr="00E64F42">
        <w:t>pildo siūlytų kandidatų sąvadą (toliau – Sąvadas).</w:t>
      </w:r>
    </w:p>
    <w:p w14:paraId="6C383AA7" w14:textId="77777777" w:rsidR="00E64F42" w:rsidRPr="00E64F42" w:rsidRDefault="00E64F42" w:rsidP="001045EC">
      <w:pPr>
        <w:shd w:val="clear" w:color="auto" w:fill="FFFFFF"/>
        <w:spacing w:line="360" w:lineRule="auto"/>
        <w:ind w:firstLine="720"/>
        <w:jc w:val="both"/>
      </w:pPr>
      <w:r w:rsidRPr="00E64F42">
        <w:t xml:space="preserve">10. Komisija nagrinėja gautus </w:t>
      </w:r>
      <w:r w:rsidR="00BC5BE0" w:rsidRPr="002D7B22">
        <w:t>siūlymus</w:t>
      </w:r>
      <w:r w:rsidR="00BC5BE0">
        <w:t xml:space="preserve"> </w:t>
      </w:r>
      <w:r w:rsidRPr="00E64F42">
        <w:t>bei Sąvade esančias kandidatūras</w:t>
      </w:r>
      <w:r w:rsidR="009A279C" w:rsidRPr="009A279C">
        <w:t xml:space="preserve"> </w:t>
      </w:r>
      <w:r w:rsidR="009A279C" w:rsidRPr="003B557B">
        <w:t>gauti</w:t>
      </w:r>
      <w:r w:rsidRPr="00E64F42">
        <w:t xml:space="preserve"> Garbės piliečio vard</w:t>
      </w:r>
      <w:r w:rsidR="009A279C" w:rsidRPr="003B557B">
        <w:t>ą</w:t>
      </w:r>
      <w:r w:rsidRPr="003B557B">
        <w:t>.</w:t>
      </w:r>
      <w:r w:rsidRPr="00E64F42">
        <w:t xml:space="preserve"> </w:t>
      </w:r>
    </w:p>
    <w:p w14:paraId="442EFE0C" w14:textId="77777777" w:rsidR="00E64F42" w:rsidRPr="00E64F42" w:rsidRDefault="00E64F42" w:rsidP="001045EC">
      <w:pPr>
        <w:shd w:val="clear" w:color="auto" w:fill="FFFFFF"/>
        <w:spacing w:line="360" w:lineRule="auto"/>
        <w:ind w:firstLine="720"/>
        <w:jc w:val="both"/>
        <w:rPr>
          <w:color w:val="FF0000"/>
        </w:rPr>
      </w:pPr>
      <w:r w:rsidRPr="00E64F42">
        <w:t>11. Komisija</w:t>
      </w:r>
      <w:r w:rsidRPr="00E64F42">
        <w:rPr>
          <w:color w:val="FF0000"/>
        </w:rPr>
        <w:t xml:space="preserve"> </w:t>
      </w:r>
      <w:r w:rsidRPr="00E64F42">
        <w:t>siūlymus suteikti Garbės piliečio vardą teikia Savivaldybės tarybai.</w:t>
      </w:r>
    </w:p>
    <w:p w14:paraId="59D4E30E" w14:textId="77777777" w:rsidR="00E64F42" w:rsidRPr="00E64F42" w:rsidRDefault="00E64F42" w:rsidP="001045EC">
      <w:pPr>
        <w:shd w:val="clear" w:color="auto" w:fill="FFFFFF"/>
        <w:spacing w:line="360" w:lineRule="auto"/>
        <w:ind w:firstLine="720"/>
        <w:jc w:val="both"/>
      </w:pPr>
      <w:r w:rsidRPr="00E64F42">
        <w:t>12.</w:t>
      </w:r>
      <w:r w:rsidR="00BC5BE0">
        <w:t xml:space="preserve"> </w:t>
      </w:r>
      <w:r w:rsidRPr="00E64F42">
        <w:t>Siūlymą, kuriam Savivaldybės taryba nepritarė, Komisija gali vėl teikti svarstyti ne anksčiau kaip po 2 (dvejų) metų.</w:t>
      </w:r>
    </w:p>
    <w:p w14:paraId="571781FA" w14:textId="77777777" w:rsidR="00E64F42" w:rsidRDefault="00E64F42" w:rsidP="001045EC">
      <w:pPr>
        <w:shd w:val="clear" w:color="auto" w:fill="FFFFFF"/>
        <w:ind w:firstLine="720"/>
        <w:jc w:val="both"/>
      </w:pPr>
    </w:p>
    <w:p w14:paraId="3BE23142" w14:textId="77777777" w:rsidR="00E64F42" w:rsidRDefault="00E64F42" w:rsidP="001045EC">
      <w:pPr>
        <w:shd w:val="clear" w:color="auto" w:fill="FFFFFF"/>
        <w:tabs>
          <w:tab w:val="left" w:pos="1392"/>
        </w:tabs>
        <w:jc w:val="center"/>
        <w:rPr>
          <w:b/>
        </w:rPr>
      </w:pPr>
      <w:r>
        <w:rPr>
          <w:b/>
        </w:rPr>
        <w:t>III SKYRIUS</w:t>
      </w:r>
    </w:p>
    <w:p w14:paraId="6F8877DB" w14:textId="50C069D0" w:rsidR="00E64F42" w:rsidRDefault="00E64F42" w:rsidP="007A2A3A">
      <w:pPr>
        <w:shd w:val="clear" w:color="auto" w:fill="FFFFFF"/>
        <w:tabs>
          <w:tab w:val="left" w:pos="1392"/>
        </w:tabs>
        <w:jc w:val="center"/>
        <w:rPr>
          <w:b/>
          <w:spacing w:val="-1"/>
        </w:rPr>
      </w:pPr>
      <w:r>
        <w:rPr>
          <w:b/>
          <w:spacing w:val="-1"/>
        </w:rPr>
        <w:t>ASMENŲ APDOVANOJIMAS</w:t>
      </w:r>
    </w:p>
    <w:p w14:paraId="616B0651" w14:textId="77777777" w:rsidR="00E64F42" w:rsidRPr="00BC5BE0" w:rsidRDefault="00E64F42" w:rsidP="001045EC">
      <w:pPr>
        <w:shd w:val="clear" w:color="auto" w:fill="FFFFFF"/>
        <w:tabs>
          <w:tab w:val="left" w:pos="1392"/>
        </w:tabs>
        <w:rPr>
          <w:b/>
          <w:spacing w:val="-1"/>
        </w:rPr>
      </w:pPr>
    </w:p>
    <w:p w14:paraId="61DE31B5" w14:textId="77777777" w:rsidR="00E64F42" w:rsidRPr="00BC5BE0" w:rsidRDefault="00E64F42" w:rsidP="001045EC">
      <w:pPr>
        <w:widowControl w:val="0"/>
        <w:shd w:val="clear" w:color="auto" w:fill="FFFFFF"/>
        <w:tabs>
          <w:tab w:val="left" w:pos="922"/>
        </w:tabs>
        <w:autoSpaceDE w:val="0"/>
        <w:autoSpaceDN w:val="0"/>
        <w:adjustRightInd w:val="0"/>
        <w:spacing w:line="360" w:lineRule="auto"/>
        <w:ind w:firstLine="720"/>
        <w:jc w:val="both"/>
        <w:rPr>
          <w:strike/>
          <w:spacing w:val="-16"/>
        </w:rPr>
      </w:pPr>
      <w:r w:rsidRPr="00BC5BE0">
        <w:rPr>
          <w:spacing w:val="-16"/>
        </w:rPr>
        <w:t xml:space="preserve">13. </w:t>
      </w:r>
      <w:r w:rsidR="00BC5BE0" w:rsidRPr="002D7B22">
        <w:rPr>
          <w:spacing w:val="-16"/>
        </w:rPr>
        <w:t>Savivaldybės tarybai priėmus sprendimą dėl  Garbės piliečio vardo suteikimo,</w:t>
      </w:r>
      <w:r w:rsidR="00BC5BE0" w:rsidRPr="00BC5BE0">
        <w:rPr>
          <w:spacing w:val="-16"/>
        </w:rPr>
        <w:t xml:space="preserve"> </w:t>
      </w:r>
      <w:r w:rsidR="00BC5BE0" w:rsidRPr="00BC5BE0">
        <w:t>asmens pagerbimas</w:t>
      </w:r>
      <w:r w:rsidRPr="00BC5BE0">
        <w:t xml:space="preserve"> organizuojamas viešai ir iškilmingai.</w:t>
      </w:r>
    </w:p>
    <w:p w14:paraId="2425D641" w14:textId="77777777" w:rsidR="00E64F42" w:rsidRPr="00BC5BE0" w:rsidRDefault="00E64F42" w:rsidP="001045EC">
      <w:pPr>
        <w:shd w:val="clear" w:color="auto" w:fill="FFFFFF"/>
        <w:tabs>
          <w:tab w:val="left" w:pos="854"/>
        </w:tabs>
        <w:spacing w:line="360" w:lineRule="auto"/>
        <w:ind w:firstLine="720"/>
        <w:jc w:val="both"/>
      </w:pPr>
      <w:r w:rsidRPr="00BC5BE0">
        <w:t xml:space="preserve">14. Garbės piliečiui įteikiamas </w:t>
      </w:r>
      <w:r w:rsidR="0036284E" w:rsidRPr="002D7B22">
        <w:t>specialus</w:t>
      </w:r>
      <w:r w:rsidR="0036284E">
        <w:t xml:space="preserve"> </w:t>
      </w:r>
      <w:r w:rsidRPr="00BC5BE0">
        <w:t>Garbės piliečio ženklas-medalis, Garbės piliečio liudijimas (</w:t>
      </w:r>
      <w:r w:rsidR="009A279C" w:rsidRPr="00BC5BE0">
        <w:t xml:space="preserve">2 </w:t>
      </w:r>
      <w:r w:rsidRPr="00BC5BE0">
        <w:t>priedas ) ir Garbės piliečio pažymėjimas (</w:t>
      </w:r>
      <w:r w:rsidR="009A279C" w:rsidRPr="00BC5BE0">
        <w:t xml:space="preserve">3 </w:t>
      </w:r>
      <w:r w:rsidRPr="00BC5BE0">
        <w:t xml:space="preserve">priedas). </w:t>
      </w:r>
    </w:p>
    <w:p w14:paraId="5A994BDC" w14:textId="77777777" w:rsidR="00E64F42" w:rsidRPr="00BC5BE0" w:rsidRDefault="00E64F42" w:rsidP="001045EC">
      <w:pPr>
        <w:shd w:val="clear" w:color="auto" w:fill="FFFFFF"/>
        <w:spacing w:line="360" w:lineRule="auto"/>
        <w:ind w:firstLine="720"/>
        <w:jc w:val="both"/>
        <w:rPr>
          <w:spacing w:val="-16"/>
        </w:rPr>
      </w:pPr>
      <w:r w:rsidRPr="00BC5BE0">
        <w:rPr>
          <w:spacing w:val="-15"/>
        </w:rPr>
        <w:t xml:space="preserve">15. </w:t>
      </w:r>
      <w:r w:rsidRPr="00BC5BE0">
        <w:t>Apie Garbės piliečio vardo suteikimą visuomenė informuojama atskiru pranešimu, išsami informacija skelbiama savivaldybės interneto puslapyje www.anyksciai.lt skiltyje „Garbės piliečiai“.</w:t>
      </w:r>
    </w:p>
    <w:p w14:paraId="4600255E" w14:textId="77777777" w:rsidR="00E64F42" w:rsidRPr="00BC5BE0" w:rsidRDefault="00E64F42" w:rsidP="001045EC">
      <w:pPr>
        <w:widowControl w:val="0"/>
        <w:shd w:val="clear" w:color="auto" w:fill="FFFFFF"/>
        <w:tabs>
          <w:tab w:val="left" w:pos="922"/>
        </w:tabs>
        <w:autoSpaceDE w:val="0"/>
        <w:autoSpaceDN w:val="0"/>
        <w:adjustRightInd w:val="0"/>
        <w:ind w:firstLine="720"/>
        <w:jc w:val="both"/>
        <w:rPr>
          <w:spacing w:val="-16"/>
        </w:rPr>
      </w:pPr>
    </w:p>
    <w:p w14:paraId="0EA656F3" w14:textId="77777777" w:rsidR="00E64F42" w:rsidRPr="00BC5BE0" w:rsidRDefault="00E64F42" w:rsidP="001045EC">
      <w:pPr>
        <w:shd w:val="clear" w:color="auto" w:fill="FFFFFF"/>
        <w:tabs>
          <w:tab w:val="left" w:pos="1459"/>
        </w:tabs>
        <w:jc w:val="center"/>
        <w:rPr>
          <w:b/>
        </w:rPr>
      </w:pPr>
      <w:r w:rsidRPr="00BC5BE0">
        <w:rPr>
          <w:b/>
          <w:spacing w:val="-11"/>
        </w:rPr>
        <w:t xml:space="preserve">IV </w:t>
      </w:r>
      <w:r w:rsidRPr="00BC5BE0">
        <w:rPr>
          <w:b/>
        </w:rPr>
        <w:t>SKYRIUS</w:t>
      </w:r>
    </w:p>
    <w:p w14:paraId="1E626CEA" w14:textId="77777777" w:rsidR="00E64F42" w:rsidRDefault="00E64F42" w:rsidP="001045EC">
      <w:pPr>
        <w:shd w:val="clear" w:color="auto" w:fill="FFFFFF"/>
        <w:tabs>
          <w:tab w:val="left" w:pos="1459"/>
        </w:tabs>
        <w:jc w:val="center"/>
        <w:rPr>
          <w:b/>
          <w:spacing w:val="-1"/>
        </w:rPr>
      </w:pPr>
      <w:r>
        <w:rPr>
          <w:b/>
          <w:spacing w:val="-1"/>
        </w:rPr>
        <w:t>GARBĖS PILIEČIO TEISĖS</w:t>
      </w:r>
    </w:p>
    <w:p w14:paraId="40F90F2B" w14:textId="77777777" w:rsidR="00E64F42" w:rsidRDefault="00E64F42" w:rsidP="001045EC">
      <w:pPr>
        <w:shd w:val="clear" w:color="auto" w:fill="FFFFFF"/>
        <w:tabs>
          <w:tab w:val="left" w:pos="1459"/>
        </w:tabs>
        <w:jc w:val="center"/>
      </w:pPr>
    </w:p>
    <w:p w14:paraId="2DC7CD5F" w14:textId="77777777" w:rsidR="00E64F42" w:rsidRPr="00E64F42" w:rsidRDefault="00E64F42" w:rsidP="001045EC">
      <w:pPr>
        <w:shd w:val="clear" w:color="auto" w:fill="FFFFFF"/>
        <w:spacing w:line="360" w:lineRule="auto"/>
        <w:ind w:firstLine="720"/>
        <w:jc w:val="both"/>
      </w:pPr>
      <w:r w:rsidRPr="00E64F42">
        <w:t>16. Garbės pilietis turi šias teises:</w:t>
      </w:r>
    </w:p>
    <w:p w14:paraId="651E8CCD" w14:textId="77777777" w:rsidR="00E64F42" w:rsidRPr="00E64F42" w:rsidRDefault="00E64F42" w:rsidP="001045EC">
      <w:pPr>
        <w:shd w:val="clear" w:color="auto" w:fill="FFFFFF"/>
        <w:spacing w:line="360" w:lineRule="auto"/>
        <w:ind w:firstLine="720"/>
        <w:jc w:val="both"/>
      </w:pPr>
      <w:r w:rsidRPr="00E64F42">
        <w:t>16.1. dalyvauti (bendruomenės atstovo teisėmis) ir Savivaldybės tarybos veiklos reglamento nustatyta tvarka pasisakyti Savivaldybės tarybos bei jos komitetų posėdžiuose;</w:t>
      </w:r>
    </w:p>
    <w:p w14:paraId="600C85C3" w14:textId="77777777" w:rsidR="003B557B" w:rsidRDefault="00E64F42" w:rsidP="001045EC">
      <w:pPr>
        <w:shd w:val="clear" w:color="auto" w:fill="FFFFFF"/>
        <w:spacing w:line="360" w:lineRule="auto"/>
        <w:ind w:firstLine="720"/>
        <w:jc w:val="both"/>
      </w:pPr>
      <w:r w:rsidRPr="00E64F42">
        <w:t>16.2. nemokamai lankytis Anykščių krašto muziejuose bei rajono teritorijoje vykstančiuose renginiuose, kuriuos organi</w:t>
      </w:r>
      <w:r w:rsidR="003B557B">
        <w:t>zuoja Savivaldybės institucijos;</w:t>
      </w:r>
    </w:p>
    <w:p w14:paraId="5B747C41" w14:textId="77777777" w:rsidR="009652EB" w:rsidRPr="002D7B22" w:rsidRDefault="003B557B" w:rsidP="001045EC">
      <w:pPr>
        <w:shd w:val="clear" w:color="auto" w:fill="FFFFFF"/>
        <w:spacing w:line="360" w:lineRule="auto"/>
        <w:ind w:firstLine="720"/>
        <w:jc w:val="both"/>
      </w:pPr>
      <w:r w:rsidRPr="002D7B22">
        <w:t xml:space="preserve">16.3. savo asmens spauduose, vizitinėse kortelėse ir privačiuose blankuose naudoti </w:t>
      </w:r>
      <w:r w:rsidR="009652EB" w:rsidRPr="002D7B22">
        <w:t>suteiktą titulą;</w:t>
      </w:r>
    </w:p>
    <w:p w14:paraId="1ECFB177" w14:textId="77777777" w:rsidR="00E64F42" w:rsidRPr="00E64F42" w:rsidRDefault="009652EB" w:rsidP="001045EC">
      <w:pPr>
        <w:shd w:val="clear" w:color="auto" w:fill="FFFFFF"/>
        <w:spacing w:line="360" w:lineRule="auto"/>
        <w:ind w:firstLine="720"/>
        <w:jc w:val="both"/>
      </w:pPr>
      <w:r w:rsidRPr="002D7B22">
        <w:t>16.4. Garbės piliečio atminimui po mirties įa</w:t>
      </w:r>
      <w:r w:rsidR="0084726B">
        <w:t>m</w:t>
      </w:r>
      <w:r w:rsidRPr="002D7B22">
        <w:t xml:space="preserve">žinti </w:t>
      </w:r>
      <w:r w:rsidR="00E64F42" w:rsidRPr="002D7B22">
        <w:t xml:space="preserve"> </w:t>
      </w:r>
      <w:r w:rsidRPr="002D7B22">
        <w:t>atidengiama memorialinė lenta ant pastato (suderinus su pastato savininku), labiausiai susijusiu su Garbės piliečio gyvenimu ar veikla Anykščių rajone, arba pasirenkamas kitas įamžinimo būdas (Garbės piliečio vardu pavadinama gatvė, aikštė, skveras ar įstaiga)</w:t>
      </w:r>
      <w:r w:rsidR="0036284E" w:rsidRPr="002D7B22">
        <w:t>.</w:t>
      </w:r>
    </w:p>
    <w:p w14:paraId="20D7F2A1" w14:textId="77777777" w:rsidR="00E64F42" w:rsidRDefault="00E64F42" w:rsidP="001045EC">
      <w:pPr>
        <w:shd w:val="clear" w:color="auto" w:fill="FFFFFF"/>
        <w:tabs>
          <w:tab w:val="left" w:pos="965"/>
        </w:tabs>
        <w:spacing w:line="360" w:lineRule="auto"/>
        <w:ind w:firstLine="720"/>
        <w:jc w:val="both"/>
      </w:pPr>
      <w:r w:rsidRPr="00E64F42">
        <w:rPr>
          <w:spacing w:val="-18"/>
        </w:rPr>
        <w:t>17.</w:t>
      </w:r>
      <w:r w:rsidRPr="00E64F42">
        <w:t xml:space="preserve"> Savivaldybės taryba Garbės piliečio </w:t>
      </w:r>
      <w:r w:rsidR="00C65DBA">
        <w:t>vardą</w:t>
      </w:r>
      <w:r w:rsidRPr="00E64F42">
        <w:t xml:space="preserve"> įgijusiems asmenims gali suteikti ir kitas įstatymų nustatytas ar įstatymams neprieštaraujančias lengvatas Savivaldybės biudžeto</w:t>
      </w:r>
      <w:r>
        <w:t xml:space="preserve"> sąskaita.</w:t>
      </w:r>
    </w:p>
    <w:p w14:paraId="1783E082" w14:textId="77777777" w:rsidR="00E64F42" w:rsidRDefault="00E64F42" w:rsidP="001045EC">
      <w:pPr>
        <w:shd w:val="clear" w:color="auto" w:fill="FFFFFF"/>
        <w:tabs>
          <w:tab w:val="left" w:pos="965"/>
        </w:tabs>
        <w:ind w:firstLine="720"/>
        <w:jc w:val="both"/>
      </w:pPr>
    </w:p>
    <w:p w14:paraId="3948A2C9" w14:textId="77777777" w:rsidR="00E64F42" w:rsidRDefault="00E64F42" w:rsidP="001045EC">
      <w:pPr>
        <w:shd w:val="clear" w:color="auto" w:fill="FFFFFF"/>
        <w:jc w:val="center"/>
        <w:rPr>
          <w:b/>
        </w:rPr>
      </w:pPr>
      <w:r>
        <w:rPr>
          <w:b/>
        </w:rPr>
        <w:t>V SKYRIUS</w:t>
      </w:r>
    </w:p>
    <w:p w14:paraId="3299BE67" w14:textId="77777777" w:rsidR="00E64F42" w:rsidRDefault="00E64F42" w:rsidP="001045EC">
      <w:pPr>
        <w:shd w:val="clear" w:color="auto" w:fill="FFFFFF"/>
        <w:jc w:val="center"/>
        <w:rPr>
          <w:b/>
        </w:rPr>
      </w:pPr>
      <w:r>
        <w:rPr>
          <w:b/>
        </w:rPr>
        <w:t>GARBĖS PILIEČIO STATUSO PRARADIMO PAGRINDAI IR TVARKA</w:t>
      </w:r>
    </w:p>
    <w:p w14:paraId="4F2A56E6" w14:textId="77777777" w:rsidR="00E64F42" w:rsidRDefault="00E64F42" w:rsidP="001045EC">
      <w:pPr>
        <w:shd w:val="clear" w:color="auto" w:fill="FFFFFF"/>
        <w:tabs>
          <w:tab w:val="left" w:pos="567"/>
        </w:tabs>
        <w:spacing w:line="360" w:lineRule="auto"/>
        <w:ind w:firstLine="720"/>
        <w:jc w:val="center"/>
      </w:pPr>
    </w:p>
    <w:p w14:paraId="26549B76" w14:textId="77777777" w:rsidR="00E64F42" w:rsidRDefault="00E64F42" w:rsidP="001045EC">
      <w:pPr>
        <w:shd w:val="clear" w:color="auto" w:fill="FFFFFF"/>
        <w:tabs>
          <w:tab w:val="left" w:pos="567"/>
        </w:tabs>
        <w:spacing w:line="360" w:lineRule="auto"/>
        <w:ind w:firstLine="720"/>
        <w:jc w:val="both"/>
      </w:pPr>
      <w:r>
        <w:rPr>
          <w:spacing w:val="-15"/>
        </w:rPr>
        <w:t>1</w:t>
      </w:r>
      <w:r w:rsidR="00983D4B">
        <w:rPr>
          <w:spacing w:val="-15"/>
        </w:rPr>
        <w:t>8</w:t>
      </w:r>
      <w:r>
        <w:rPr>
          <w:spacing w:val="-15"/>
        </w:rPr>
        <w:t>.</w:t>
      </w:r>
      <w:r w:rsidR="009652EB">
        <w:t xml:space="preserve"> </w:t>
      </w:r>
      <w:r w:rsidR="009652EB" w:rsidRPr="002D7B22">
        <w:t xml:space="preserve">Jeigu Garbės piliečio veiksmai žemina </w:t>
      </w:r>
      <w:r w:rsidR="00635278">
        <w:t>G</w:t>
      </w:r>
      <w:r w:rsidR="00C65DBA">
        <w:t>arbės piliečio</w:t>
      </w:r>
      <w:r w:rsidR="009652EB" w:rsidRPr="002D7B22">
        <w:t xml:space="preserve"> vardą, Garbės pilietis gali būti išbrauktas i</w:t>
      </w:r>
      <w:r w:rsidR="00E11992">
        <w:t>š</w:t>
      </w:r>
      <w:r w:rsidR="009652EB" w:rsidRPr="002D7B22">
        <w:t xml:space="preserve"> Garbės piliečių  sąrašo.</w:t>
      </w:r>
      <w:r w:rsidR="009652EB">
        <w:t xml:space="preserve"> A</w:t>
      </w:r>
      <w:r>
        <w:t xml:space="preserve">smuo praranda Garbės piliečio </w:t>
      </w:r>
      <w:r w:rsidR="00C65DBA">
        <w:t>vardą</w:t>
      </w:r>
      <w:r>
        <w:t>, kai:</w:t>
      </w:r>
    </w:p>
    <w:p w14:paraId="16DCB28B" w14:textId="77777777" w:rsidR="00E64F42" w:rsidRDefault="00E64F42" w:rsidP="001045EC">
      <w:pPr>
        <w:shd w:val="clear" w:color="auto" w:fill="FFFFFF"/>
        <w:tabs>
          <w:tab w:val="left" w:pos="567"/>
        </w:tabs>
        <w:spacing w:line="360" w:lineRule="auto"/>
        <w:ind w:firstLine="720"/>
        <w:jc w:val="both"/>
      </w:pPr>
      <w:r>
        <w:t>1</w:t>
      </w:r>
      <w:r w:rsidR="00983D4B">
        <w:t>8</w:t>
      </w:r>
      <w:r>
        <w:t>.1. įstatymų nustatyta tvarka jis yra pripažįstamas padaręs tyčinį nusikaltimą;</w:t>
      </w:r>
    </w:p>
    <w:p w14:paraId="2BBA4C93" w14:textId="77777777" w:rsidR="00E64F42" w:rsidRDefault="00E64F42" w:rsidP="001045EC">
      <w:pPr>
        <w:shd w:val="clear" w:color="auto" w:fill="FFFFFF"/>
        <w:tabs>
          <w:tab w:val="left" w:pos="567"/>
        </w:tabs>
        <w:spacing w:line="360" w:lineRule="auto"/>
        <w:ind w:firstLine="720"/>
        <w:jc w:val="both"/>
      </w:pPr>
      <w:r>
        <w:t>1</w:t>
      </w:r>
      <w:r w:rsidR="00983D4B">
        <w:t>8</w:t>
      </w:r>
      <w:r>
        <w:t>.2. Savivaldybės taryba visų narių balsų dauguma priima sprendimą, jog tam tikras asmens poelgis yra nesuderinamas su jam suteiktu Garbės piliečio</w:t>
      </w:r>
      <w:r w:rsidR="00E11992">
        <w:t xml:space="preserve"> vardu.</w:t>
      </w:r>
    </w:p>
    <w:p w14:paraId="25186138" w14:textId="77777777" w:rsidR="00E64F42" w:rsidRDefault="00E64F42" w:rsidP="001045EC">
      <w:pPr>
        <w:shd w:val="clear" w:color="auto" w:fill="FFFFFF"/>
        <w:tabs>
          <w:tab w:val="left" w:pos="567"/>
        </w:tabs>
        <w:spacing w:line="360" w:lineRule="auto"/>
        <w:ind w:firstLine="720"/>
        <w:jc w:val="both"/>
      </w:pPr>
      <w:r>
        <w:rPr>
          <w:spacing w:val="-16"/>
        </w:rPr>
        <w:t>1</w:t>
      </w:r>
      <w:r w:rsidR="00983D4B">
        <w:rPr>
          <w:spacing w:val="-16"/>
        </w:rPr>
        <w:t>9</w:t>
      </w:r>
      <w:r>
        <w:rPr>
          <w:spacing w:val="-16"/>
        </w:rPr>
        <w:t>.</w:t>
      </w:r>
      <w:r>
        <w:t xml:space="preserve"> 1</w:t>
      </w:r>
      <w:r w:rsidR="00983D4B">
        <w:t>8</w:t>
      </w:r>
      <w:r>
        <w:t xml:space="preserve"> punkte numatytą </w:t>
      </w:r>
      <w:r w:rsidRPr="00E64F42">
        <w:t>klausimą</w:t>
      </w:r>
      <w:r>
        <w:rPr>
          <w:b/>
        </w:rPr>
        <w:t xml:space="preserve"> </w:t>
      </w:r>
      <w:r>
        <w:t xml:space="preserve">Savivaldybės taryba </w:t>
      </w:r>
      <w:r w:rsidRPr="00E64F42">
        <w:t>svarsto</w:t>
      </w:r>
      <w:r>
        <w:rPr>
          <w:color w:val="FF0000"/>
        </w:rPr>
        <w:t xml:space="preserve"> </w:t>
      </w:r>
      <w:r w:rsidR="00A42EC4">
        <w:t>šių n</w:t>
      </w:r>
      <w:r>
        <w:t>uostatų 5 punkte numatytų subjektų teikimu.</w:t>
      </w:r>
    </w:p>
    <w:p w14:paraId="33567590" w14:textId="77777777" w:rsidR="009652EB" w:rsidRPr="002D7B22" w:rsidRDefault="00983D4B" w:rsidP="001045EC">
      <w:pPr>
        <w:shd w:val="clear" w:color="auto" w:fill="FFFFFF"/>
        <w:tabs>
          <w:tab w:val="left" w:pos="567"/>
        </w:tabs>
        <w:spacing w:line="360" w:lineRule="auto"/>
        <w:ind w:firstLine="720"/>
        <w:jc w:val="both"/>
      </w:pPr>
      <w:r>
        <w:t>20</w:t>
      </w:r>
      <w:r w:rsidR="009652EB" w:rsidRPr="002D7B22">
        <w:t xml:space="preserve">. </w:t>
      </w:r>
      <w:r w:rsidR="007F66ED" w:rsidRPr="002D7B22">
        <w:t>Asmuo, kuris savanoriškai atsisako Garbės piliečio vardo, nustačius atsisakymo faktą (Komisijai pat</w:t>
      </w:r>
      <w:r w:rsidR="006956DC" w:rsidRPr="002D7B22">
        <w:t>eikiamas prašymas raštu), Savivaldybės t</w:t>
      </w:r>
      <w:r w:rsidR="007F66ED" w:rsidRPr="002D7B22">
        <w:t>arybos sprendimu išbraukiamas iš Garbės piliečių sąrašo.</w:t>
      </w:r>
    </w:p>
    <w:p w14:paraId="16E8F573" w14:textId="77777777" w:rsidR="007F66ED" w:rsidRDefault="00983D4B" w:rsidP="001045EC">
      <w:pPr>
        <w:shd w:val="clear" w:color="auto" w:fill="FFFFFF"/>
        <w:tabs>
          <w:tab w:val="left" w:pos="567"/>
        </w:tabs>
        <w:spacing w:line="360" w:lineRule="auto"/>
        <w:ind w:firstLine="720"/>
        <w:jc w:val="both"/>
      </w:pPr>
      <w:r>
        <w:t>2</w:t>
      </w:r>
      <w:r w:rsidR="007F66ED" w:rsidRPr="002D7B22">
        <w:t>1. Išbrauktas i</w:t>
      </w:r>
      <w:r>
        <w:t>š</w:t>
      </w:r>
      <w:r w:rsidR="007F66ED" w:rsidRPr="002D7B22">
        <w:t xml:space="preserve"> Garbės piliečių sąrašo asmuo jam įteiktą Garbės piliečio ženklą, liudijimą ir pažymėjimą privalo grąžinti. Šis asmuo netenka Garbės piliečio teisių.</w:t>
      </w:r>
    </w:p>
    <w:p w14:paraId="021CF1FB" w14:textId="77777777" w:rsidR="00E64F42" w:rsidRDefault="00E64F42" w:rsidP="001045EC">
      <w:pPr>
        <w:shd w:val="clear" w:color="auto" w:fill="FFFFFF"/>
        <w:tabs>
          <w:tab w:val="left" w:pos="567"/>
        </w:tabs>
        <w:spacing w:line="360" w:lineRule="auto"/>
        <w:ind w:firstLine="720"/>
        <w:jc w:val="both"/>
      </w:pPr>
    </w:p>
    <w:p w14:paraId="2B7BDC50" w14:textId="77777777" w:rsidR="0036284E" w:rsidRDefault="0036284E" w:rsidP="001045EC">
      <w:pPr>
        <w:shd w:val="clear" w:color="auto" w:fill="FFFFFF"/>
        <w:jc w:val="center"/>
        <w:rPr>
          <w:b/>
          <w:spacing w:val="-1"/>
        </w:rPr>
      </w:pPr>
      <w:r>
        <w:rPr>
          <w:b/>
          <w:spacing w:val="-1"/>
        </w:rPr>
        <w:t>VI SKYRIUS</w:t>
      </w:r>
    </w:p>
    <w:p w14:paraId="49BFB065" w14:textId="77777777" w:rsidR="00E64F42" w:rsidRDefault="00E64F42" w:rsidP="001045EC">
      <w:pPr>
        <w:shd w:val="clear" w:color="auto" w:fill="FFFFFF"/>
        <w:jc w:val="center"/>
        <w:rPr>
          <w:b/>
          <w:spacing w:val="-1"/>
        </w:rPr>
      </w:pPr>
      <w:r>
        <w:rPr>
          <w:b/>
          <w:spacing w:val="-1"/>
        </w:rPr>
        <w:t>BAIGIAMOSIOS NUOSTATOS</w:t>
      </w:r>
    </w:p>
    <w:p w14:paraId="59DF0089" w14:textId="77777777" w:rsidR="00E64F42" w:rsidRDefault="00E64F42" w:rsidP="001045EC">
      <w:pPr>
        <w:shd w:val="clear" w:color="auto" w:fill="FFFFFF"/>
        <w:tabs>
          <w:tab w:val="left" w:leader="underscore" w:pos="9989"/>
        </w:tabs>
        <w:ind w:firstLine="720"/>
        <w:jc w:val="both"/>
      </w:pPr>
    </w:p>
    <w:p w14:paraId="5B246C8C" w14:textId="77777777" w:rsidR="00E64F42" w:rsidRDefault="00983D4B" w:rsidP="001045EC">
      <w:pPr>
        <w:shd w:val="clear" w:color="auto" w:fill="FFFFFF"/>
        <w:tabs>
          <w:tab w:val="left" w:leader="underscore" w:pos="9989"/>
        </w:tabs>
        <w:spacing w:line="360" w:lineRule="auto"/>
        <w:ind w:firstLine="720"/>
        <w:jc w:val="both"/>
        <w:rPr>
          <w:spacing w:val="-2"/>
          <w:u w:val="single"/>
        </w:rPr>
      </w:pPr>
      <w:r>
        <w:t>22</w:t>
      </w:r>
      <w:r w:rsidR="00E64F42">
        <w:t>. Lėšos išlaidoms, susijusioms su Garbės piliečio vardo suteikimu</w:t>
      </w:r>
      <w:r w:rsidR="006609C0" w:rsidRPr="002D7B22">
        <w:t>,</w:t>
      </w:r>
      <w:r w:rsidR="00E64F42">
        <w:t xml:space="preserve"> skiriamos iš tam tikslui </w:t>
      </w:r>
      <w:r w:rsidR="007F66ED">
        <w:t xml:space="preserve">Savivaldybės </w:t>
      </w:r>
      <w:r w:rsidR="00E64F42">
        <w:t>biudžete numatytų lėšų</w:t>
      </w:r>
      <w:r w:rsidR="00E64F42">
        <w:rPr>
          <w:spacing w:val="-2"/>
        </w:rPr>
        <w:t>.</w:t>
      </w:r>
    </w:p>
    <w:p w14:paraId="1F651C77" w14:textId="77777777" w:rsidR="00E64F42" w:rsidRDefault="00E64F42" w:rsidP="001045EC">
      <w:pPr>
        <w:shd w:val="clear" w:color="auto" w:fill="FFFFFF"/>
        <w:tabs>
          <w:tab w:val="left" w:leader="underscore" w:pos="9989"/>
        </w:tabs>
        <w:jc w:val="center"/>
        <w:rPr>
          <w:spacing w:val="-2"/>
        </w:rPr>
      </w:pPr>
      <w:r>
        <w:rPr>
          <w:spacing w:val="-2"/>
        </w:rPr>
        <w:t>______________</w:t>
      </w:r>
    </w:p>
    <w:p w14:paraId="0501C066" w14:textId="77777777" w:rsidR="00A32CCD" w:rsidRDefault="00E64F42" w:rsidP="001045EC">
      <w:pPr>
        <w:shd w:val="clear" w:color="auto" w:fill="FFFFFF"/>
        <w:tabs>
          <w:tab w:val="left" w:leader="underscore" w:pos="9989"/>
        </w:tabs>
        <w:jc w:val="center"/>
        <w:rPr>
          <w:color w:val="FF0000"/>
        </w:rPr>
      </w:pPr>
      <w:r>
        <w:rPr>
          <w:color w:val="FF0000"/>
        </w:rPr>
        <w:t xml:space="preserve">                          </w:t>
      </w:r>
    </w:p>
    <w:p w14:paraId="2F3EC141" w14:textId="77777777" w:rsidR="00A32CCD" w:rsidRDefault="00A32CCD" w:rsidP="001045EC">
      <w:pPr>
        <w:shd w:val="clear" w:color="auto" w:fill="FFFFFF"/>
        <w:tabs>
          <w:tab w:val="left" w:leader="underscore" w:pos="9989"/>
        </w:tabs>
        <w:jc w:val="center"/>
        <w:rPr>
          <w:color w:val="FF0000"/>
        </w:rPr>
      </w:pPr>
    </w:p>
    <w:p w14:paraId="158896EF" w14:textId="77777777" w:rsidR="00A32CCD" w:rsidRDefault="00A32CCD" w:rsidP="001045EC">
      <w:pPr>
        <w:shd w:val="clear" w:color="auto" w:fill="FFFFFF"/>
        <w:tabs>
          <w:tab w:val="left" w:leader="underscore" w:pos="9989"/>
        </w:tabs>
        <w:jc w:val="center"/>
        <w:rPr>
          <w:color w:val="FF0000"/>
        </w:rPr>
      </w:pPr>
    </w:p>
    <w:p w14:paraId="34130AC5" w14:textId="77777777" w:rsidR="00A32CCD" w:rsidRDefault="00A32CCD" w:rsidP="001045EC">
      <w:pPr>
        <w:shd w:val="clear" w:color="auto" w:fill="FFFFFF"/>
        <w:tabs>
          <w:tab w:val="left" w:leader="underscore" w:pos="9989"/>
        </w:tabs>
        <w:jc w:val="center"/>
        <w:rPr>
          <w:color w:val="FF0000"/>
        </w:rPr>
      </w:pPr>
    </w:p>
    <w:p w14:paraId="5990E708" w14:textId="77777777" w:rsidR="00F648C3" w:rsidRDefault="00F648C3" w:rsidP="001045EC">
      <w:pPr>
        <w:shd w:val="clear" w:color="auto" w:fill="FFFFFF"/>
        <w:tabs>
          <w:tab w:val="left" w:leader="underscore" w:pos="9989"/>
        </w:tabs>
        <w:jc w:val="center"/>
        <w:rPr>
          <w:color w:val="FF0000"/>
        </w:rPr>
      </w:pPr>
    </w:p>
    <w:p w14:paraId="26FBF1FA" w14:textId="77777777" w:rsidR="00F648C3" w:rsidRDefault="00F648C3" w:rsidP="001045EC">
      <w:pPr>
        <w:shd w:val="clear" w:color="auto" w:fill="FFFFFF"/>
        <w:tabs>
          <w:tab w:val="left" w:leader="underscore" w:pos="9989"/>
        </w:tabs>
        <w:jc w:val="center"/>
        <w:rPr>
          <w:color w:val="FF0000"/>
        </w:rPr>
      </w:pPr>
    </w:p>
    <w:p w14:paraId="2A7ED605" w14:textId="77777777" w:rsidR="00F648C3" w:rsidRDefault="00F648C3" w:rsidP="001045EC">
      <w:pPr>
        <w:shd w:val="clear" w:color="auto" w:fill="FFFFFF"/>
        <w:tabs>
          <w:tab w:val="left" w:leader="underscore" w:pos="9989"/>
        </w:tabs>
        <w:jc w:val="center"/>
        <w:rPr>
          <w:color w:val="FF0000"/>
        </w:rPr>
      </w:pPr>
    </w:p>
    <w:p w14:paraId="5EE53B42" w14:textId="77777777" w:rsidR="00F648C3" w:rsidRDefault="00F648C3" w:rsidP="001045EC">
      <w:pPr>
        <w:shd w:val="clear" w:color="auto" w:fill="FFFFFF"/>
        <w:tabs>
          <w:tab w:val="left" w:leader="underscore" w:pos="9989"/>
        </w:tabs>
        <w:jc w:val="center"/>
        <w:rPr>
          <w:color w:val="FF0000"/>
        </w:rPr>
      </w:pPr>
    </w:p>
    <w:p w14:paraId="1B1F2AB8" w14:textId="77777777" w:rsidR="00F648C3" w:rsidRDefault="00F648C3" w:rsidP="001045EC">
      <w:pPr>
        <w:shd w:val="clear" w:color="auto" w:fill="FFFFFF"/>
        <w:tabs>
          <w:tab w:val="left" w:leader="underscore" w:pos="9989"/>
        </w:tabs>
        <w:jc w:val="center"/>
        <w:rPr>
          <w:color w:val="FF0000"/>
        </w:rPr>
      </w:pPr>
    </w:p>
    <w:p w14:paraId="15B6A339" w14:textId="77777777" w:rsidR="00F648C3" w:rsidRDefault="00F648C3" w:rsidP="001045EC">
      <w:pPr>
        <w:shd w:val="clear" w:color="auto" w:fill="FFFFFF"/>
        <w:tabs>
          <w:tab w:val="left" w:leader="underscore" w:pos="9989"/>
        </w:tabs>
        <w:jc w:val="center"/>
        <w:rPr>
          <w:color w:val="FF0000"/>
        </w:rPr>
      </w:pPr>
    </w:p>
    <w:p w14:paraId="1AA07509" w14:textId="77777777" w:rsidR="00F648C3" w:rsidRDefault="00F648C3" w:rsidP="001045EC">
      <w:pPr>
        <w:shd w:val="clear" w:color="auto" w:fill="FFFFFF"/>
        <w:tabs>
          <w:tab w:val="left" w:leader="underscore" w:pos="9989"/>
        </w:tabs>
        <w:jc w:val="center"/>
        <w:rPr>
          <w:color w:val="FF0000"/>
        </w:rPr>
      </w:pPr>
    </w:p>
    <w:p w14:paraId="18B69E02" w14:textId="77777777" w:rsidR="00F648C3" w:rsidRDefault="00F648C3" w:rsidP="001045EC">
      <w:pPr>
        <w:shd w:val="clear" w:color="auto" w:fill="FFFFFF"/>
        <w:tabs>
          <w:tab w:val="left" w:leader="underscore" w:pos="9989"/>
        </w:tabs>
        <w:jc w:val="center"/>
        <w:rPr>
          <w:color w:val="FF0000"/>
        </w:rPr>
      </w:pPr>
    </w:p>
    <w:p w14:paraId="30D86DFF" w14:textId="77777777" w:rsidR="00F648C3" w:rsidRDefault="00F648C3" w:rsidP="001045EC">
      <w:pPr>
        <w:shd w:val="clear" w:color="auto" w:fill="FFFFFF"/>
        <w:tabs>
          <w:tab w:val="left" w:leader="underscore" w:pos="9989"/>
        </w:tabs>
        <w:jc w:val="center"/>
        <w:rPr>
          <w:color w:val="FF0000"/>
        </w:rPr>
      </w:pPr>
    </w:p>
    <w:p w14:paraId="7A009D1C" w14:textId="77777777" w:rsidR="00F648C3" w:rsidRDefault="00F648C3" w:rsidP="001045EC">
      <w:pPr>
        <w:shd w:val="clear" w:color="auto" w:fill="FFFFFF"/>
        <w:tabs>
          <w:tab w:val="left" w:leader="underscore" w:pos="9989"/>
        </w:tabs>
        <w:jc w:val="center"/>
        <w:rPr>
          <w:color w:val="FF0000"/>
        </w:rPr>
      </w:pPr>
    </w:p>
    <w:p w14:paraId="04983456" w14:textId="77777777" w:rsidR="00F648C3" w:rsidRDefault="00F648C3" w:rsidP="001045EC">
      <w:pPr>
        <w:shd w:val="clear" w:color="auto" w:fill="FFFFFF"/>
        <w:tabs>
          <w:tab w:val="left" w:leader="underscore" w:pos="9989"/>
        </w:tabs>
        <w:jc w:val="center"/>
        <w:rPr>
          <w:color w:val="FF0000"/>
        </w:rPr>
      </w:pPr>
    </w:p>
    <w:p w14:paraId="5E1C6FC7" w14:textId="77777777" w:rsidR="00A32CCD" w:rsidRDefault="00A32CCD" w:rsidP="001045EC">
      <w:pPr>
        <w:shd w:val="clear" w:color="auto" w:fill="FFFFFF"/>
        <w:tabs>
          <w:tab w:val="left" w:leader="underscore" w:pos="9989"/>
        </w:tabs>
        <w:jc w:val="center"/>
        <w:rPr>
          <w:color w:val="FF0000"/>
        </w:rPr>
      </w:pPr>
    </w:p>
    <w:p w14:paraId="03F90967" w14:textId="77777777" w:rsidR="00A32CCD" w:rsidRDefault="00A32CCD" w:rsidP="001045EC">
      <w:pPr>
        <w:shd w:val="clear" w:color="auto" w:fill="FFFFFF"/>
        <w:tabs>
          <w:tab w:val="left" w:leader="underscore" w:pos="9989"/>
        </w:tabs>
        <w:jc w:val="center"/>
        <w:rPr>
          <w:color w:val="FF0000"/>
        </w:rPr>
      </w:pPr>
    </w:p>
    <w:p w14:paraId="03EA5B4F" w14:textId="77777777" w:rsidR="00E64F42" w:rsidRPr="00102E47" w:rsidRDefault="00E64F42" w:rsidP="001045EC">
      <w:pPr>
        <w:shd w:val="clear" w:color="auto" w:fill="FFFFFF"/>
        <w:tabs>
          <w:tab w:val="left" w:leader="underscore" w:pos="9989"/>
        </w:tabs>
        <w:jc w:val="center"/>
        <w:rPr>
          <w:color w:val="FF0000"/>
        </w:rPr>
      </w:pPr>
      <w:r>
        <w:rPr>
          <w:color w:val="FF0000"/>
        </w:rPr>
        <w:t xml:space="preserve">                                                                           </w:t>
      </w:r>
      <w:r>
        <w:rPr>
          <w:b/>
        </w:rPr>
        <w:t xml:space="preserve">                                                                                </w:t>
      </w:r>
    </w:p>
    <w:p w14:paraId="50BDA397" w14:textId="77777777" w:rsidR="00E64F42" w:rsidRPr="00E64F42" w:rsidRDefault="00E64F42" w:rsidP="00FF34FF">
      <w:pPr>
        <w:shd w:val="clear" w:color="auto" w:fill="FFFFFF"/>
        <w:tabs>
          <w:tab w:val="left" w:leader="underscore" w:pos="9989"/>
        </w:tabs>
        <w:jc w:val="center"/>
      </w:pPr>
      <w:r>
        <w:rPr>
          <w:b/>
        </w:rPr>
        <w:t xml:space="preserve">                                                                                       </w:t>
      </w:r>
      <w:r w:rsidR="0036284E">
        <w:rPr>
          <w:b/>
        </w:rPr>
        <w:t xml:space="preserve">  </w:t>
      </w:r>
      <w:r w:rsidR="00102E47">
        <w:rPr>
          <w:b/>
        </w:rPr>
        <w:t xml:space="preserve">   </w:t>
      </w:r>
      <w:r w:rsidRPr="00A0155C">
        <w:rPr>
          <w:bCs/>
        </w:rPr>
        <w:t>A</w:t>
      </w:r>
      <w:r w:rsidRPr="00E64F42">
        <w:t xml:space="preserve">nykščių rajono </w:t>
      </w:r>
      <w:r w:rsidR="00102E47">
        <w:t>savivaldybės</w:t>
      </w:r>
    </w:p>
    <w:p w14:paraId="1639B30C" w14:textId="77777777" w:rsidR="00E64F42" w:rsidRPr="00E64F42" w:rsidRDefault="00E64F42" w:rsidP="00FF34FF">
      <w:pPr>
        <w:shd w:val="clear" w:color="auto" w:fill="FFFFFF"/>
        <w:tabs>
          <w:tab w:val="left" w:leader="underscore" w:pos="9989"/>
        </w:tabs>
        <w:jc w:val="center"/>
      </w:pPr>
      <w:r w:rsidRPr="00E64F42">
        <w:t xml:space="preserve">                                                                             </w:t>
      </w:r>
      <w:r w:rsidR="00102E47">
        <w:t xml:space="preserve"> </w:t>
      </w:r>
      <w:r w:rsidRPr="00E64F42">
        <w:t>Garbės piliečio vardo</w:t>
      </w:r>
    </w:p>
    <w:p w14:paraId="3E968902" w14:textId="77777777" w:rsidR="00102E47" w:rsidRDefault="00E64F42" w:rsidP="00FF34FF">
      <w:pPr>
        <w:shd w:val="clear" w:color="auto" w:fill="FFFFFF"/>
        <w:tabs>
          <w:tab w:val="left" w:leader="underscore" w:pos="9989"/>
        </w:tabs>
        <w:jc w:val="center"/>
      </w:pPr>
      <w:r w:rsidRPr="00E64F42">
        <w:t xml:space="preserve">                                                                           </w:t>
      </w:r>
      <w:r w:rsidR="00102E47">
        <w:t xml:space="preserve">               </w:t>
      </w:r>
      <w:r w:rsidRPr="00E64F42">
        <w:t xml:space="preserve">suteikimo nuostatų </w:t>
      </w:r>
      <w:r w:rsidR="00102E47">
        <w:t>1 priedas</w:t>
      </w:r>
      <w:r w:rsidRPr="00E64F42">
        <w:t xml:space="preserve"> </w:t>
      </w:r>
    </w:p>
    <w:p w14:paraId="3012EDAA" w14:textId="77777777" w:rsidR="00E64F42" w:rsidRPr="00E64F42" w:rsidRDefault="00E64F42" w:rsidP="00FF34FF">
      <w:pPr>
        <w:shd w:val="clear" w:color="auto" w:fill="FFFFFF"/>
        <w:tabs>
          <w:tab w:val="left" w:leader="underscore" w:pos="9989"/>
        </w:tabs>
        <w:jc w:val="center"/>
      </w:pPr>
      <w:r w:rsidRPr="00E64F42">
        <w:t xml:space="preserve">                                                                         </w:t>
      </w:r>
      <w:r w:rsidRPr="006609C0">
        <w:rPr>
          <w:color w:val="FF0000"/>
        </w:rPr>
        <w:t xml:space="preserve">    </w:t>
      </w:r>
    </w:p>
    <w:p w14:paraId="613467BA" w14:textId="77777777" w:rsidR="00E64F42" w:rsidRDefault="00E64F42" w:rsidP="00FF34FF">
      <w:pPr>
        <w:tabs>
          <w:tab w:val="left" w:pos="851"/>
        </w:tabs>
        <w:spacing w:line="360" w:lineRule="auto"/>
        <w:jc w:val="center"/>
        <w:rPr>
          <w:b/>
        </w:rPr>
      </w:pPr>
      <w:r>
        <w:rPr>
          <w:b/>
        </w:rPr>
        <w:t xml:space="preserve">ANYKŠČIŲ RAJONO </w:t>
      </w:r>
      <w:r w:rsidR="006132EA">
        <w:rPr>
          <w:b/>
        </w:rPr>
        <w:t xml:space="preserve">SAVIVALDYBĖS </w:t>
      </w:r>
      <w:r>
        <w:rPr>
          <w:b/>
        </w:rPr>
        <w:t xml:space="preserve">GARBĖS PILIEČIO </w:t>
      </w:r>
    </w:p>
    <w:p w14:paraId="327C23A9" w14:textId="77777777" w:rsidR="00E64F42" w:rsidRDefault="00E64F42" w:rsidP="00FF34FF">
      <w:pPr>
        <w:jc w:val="center"/>
        <w:rPr>
          <w:b/>
        </w:rPr>
      </w:pPr>
      <w:r>
        <w:rPr>
          <w:b/>
        </w:rPr>
        <w:t>KANDIDATO ANKETA</w:t>
      </w:r>
    </w:p>
    <w:p w14:paraId="5F70E31C" w14:textId="77777777" w:rsidR="00F648C3" w:rsidRDefault="00E64F42" w:rsidP="00FF34FF">
      <w:pPr>
        <w:jc w:val="center"/>
      </w:pPr>
      <w:r>
        <w:t>Data</w:t>
      </w:r>
    </w:p>
    <w:p w14:paraId="08C5856A" w14:textId="77777777" w:rsidR="00E64F42" w:rsidRDefault="00E64F42" w:rsidP="00FF34FF">
      <w:pPr>
        <w:jc w:val="center"/>
      </w:pPr>
      <w:r>
        <w:t xml:space="preserve"> </w:t>
      </w:r>
    </w:p>
    <w:tbl>
      <w:tblPr>
        <w:tblW w:w="5241" w:type="pct"/>
        <w:tblInd w:w="-4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57" w:type="dxa"/>
          <w:bottom w:w="57" w:type="dxa"/>
        </w:tblCellMar>
        <w:tblLook w:val="04A0" w:firstRow="1" w:lastRow="0" w:firstColumn="1" w:lastColumn="0" w:noHBand="0" w:noVBand="1"/>
      </w:tblPr>
      <w:tblGrid>
        <w:gridCol w:w="3988"/>
        <w:gridCol w:w="6104"/>
      </w:tblGrid>
      <w:tr w:rsidR="00E64F42" w14:paraId="3F4564F5"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1C9BD7A0" w14:textId="77777777" w:rsidR="00E64F42" w:rsidRDefault="00E64F42" w:rsidP="00FF34FF">
            <w:pPr>
              <w:rPr>
                <w:sz w:val="22"/>
                <w:lang w:eastAsia="en-US"/>
              </w:rPr>
            </w:pPr>
            <w:r>
              <w:t>Veikla, už kurią siūloma įvertinti</w:t>
            </w:r>
          </w:p>
          <w:p w14:paraId="21ABDDBC" w14:textId="77777777" w:rsidR="00E64F42" w:rsidRPr="0036284E" w:rsidRDefault="00E64F42" w:rsidP="00FF34FF">
            <w:pPr>
              <w:rPr>
                <w:sz w:val="20"/>
                <w:szCs w:val="20"/>
                <w:lang w:eastAsia="en-US"/>
              </w:rPr>
            </w:pPr>
            <w:r w:rsidRPr="0036284E">
              <w:rPr>
                <w:sz w:val="20"/>
                <w:szCs w:val="20"/>
              </w:rPr>
              <w:t xml:space="preserve"> (</w:t>
            </w:r>
            <w:r w:rsidRPr="0036284E">
              <w:rPr>
                <w:i/>
                <w:sz w:val="20"/>
                <w:szCs w:val="20"/>
              </w:rPr>
              <w:t>1</w:t>
            </w:r>
            <w:r w:rsidR="00F648C3">
              <w:rPr>
                <w:i/>
                <w:sz w:val="20"/>
                <w:szCs w:val="20"/>
              </w:rPr>
              <w:t>–</w:t>
            </w:r>
            <w:r w:rsidRPr="0036284E">
              <w:rPr>
                <w:i/>
                <w:sz w:val="20"/>
                <w:szCs w:val="20"/>
              </w:rPr>
              <w:t>2 sakiniai</w:t>
            </w:r>
            <w:r w:rsidRPr="0036284E">
              <w:rPr>
                <w:sz w:val="20"/>
                <w:szCs w:val="20"/>
              </w:rPr>
              <w:t>)</w:t>
            </w:r>
          </w:p>
        </w:tc>
        <w:tc>
          <w:tcPr>
            <w:tcW w:w="3024" w:type="pct"/>
            <w:tcBorders>
              <w:top w:val="single" w:sz="4" w:space="0" w:color="808080"/>
              <w:left w:val="single" w:sz="4" w:space="0" w:color="808080"/>
              <w:bottom w:val="single" w:sz="4" w:space="0" w:color="808080"/>
              <w:right w:val="single" w:sz="4" w:space="0" w:color="808080"/>
            </w:tcBorders>
            <w:vAlign w:val="center"/>
            <w:hideMark/>
          </w:tcPr>
          <w:p w14:paraId="59662925" w14:textId="77777777" w:rsidR="00E64F42" w:rsidRDefault="00E64F42" w:rsidP="00FF34FF">
            <w:pPr>
              <w:rPr>
                <w:rFonts w:eastAsia="Calibri"/>
                <w:sz w:val="20"/>
                <w:szCs w:val="20"/>
              </w:rPr>
            </w:pPr>
          </w:p>
        </w:tc>
      </w:tr>
      <w:tr w:rsidR="00E64F42" w14:paraId="58B6487B" w14:textId="77777777" w:rsidTr="00FF3771">
        <w:trPr>
          <w:trHeight w:val="358"/>
        </w:trPr>
        <w:tc>
          <w:tcPr>
            <w:tcW w:w="5000" w:type="pct"/>
            <w:gridSpan w:val="2"/>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643ECFC9" w14:textId="77777777" w:rsidR="00E64F42" w:rsidRDefault="00E64F42" w:rsidP="00FF34FF">
            <w:pPr>
              <w:rPr>
                <w:b/>
                <w:sz w:val="22"/>
                <w:lang w:eastAsia="en-US"/>
              </w:rPr>
            </w:pPr>
            <w:r>
              <w:rPr>
                <w:b/>
              </w:rPr>
              <w:t>Informacija apie kandidatą</w:t>
            </w:r>
          </w:p>
        </w:tc>
      </w:tr>
      <w:tr w:rsidR="00E64F42" w14:paraId="4633A45B"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64077730" w14:textId="77777777" w:rsidR="00E64F42" w:rsidRDefault="00E64F42" w:rsidP="00FF34FF">
            <w:pPr>
              <w:rPr>
                <w:sz w:val="22"/>
                <w:lang w:eastAsia="en-US"/>
              </w:rPr>
            </w:pPr>
            <w:r>
              <w:t xml:space="preserve">Vardas, pavardė </w:t>
            </w:r>
          </w:p>
        </w:tc>
        <w:tc>
          <w:tcPr>
            <w:tcW w:w="3024" w:type="pct"/>
            <w:tcBorders>
              <w:top w:val="single" w:sz="4" w:space="0" w:color="808080"/>
              <w:left w:val="single" w:sz="4" w:space="0" w:color="808080"/>
              <w:bottom w:val="single" w:sz="4" w:space="0" w:color="808080"/>
              <w:right w:val="single" w:sz="4" w:space="0" w:color="808080"/>
            </w:tcBorders>
            <w:vAlign w:val="center"/>
            <w:hideMark/>
          </w:tcPr>
          <w:p w14:paraId="0D746AD8" w14:textId="77777777" w:rsidR="00E64F42" w:rsidRDefault="00E64F42" w:rsidP="00FF34FF">
            <w:pPr>
              <w:rPr>
                <w:rFonts w:eastAsia="Calibri"/>
                <w:sz w:val="20"/>
                <w:szCs w:val="20"/>
              </w:rPr>
            </w:pPr>
          </w:p>
        </w:tc>
      </w:tr>
      <w:tr w:rsidR="00E64F42" w14:paraId="1B82CBBC" w14:textId="77777777" w:rsidTr="00FF3771">
        <w:trPr>
          <w:trHeight w:val="336"/>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46350043" w14:textId="77777777" w:rsidR="00E64F42" w:rsidRDefault="00E64F42" w:rsidP="00FF34FF">
            <w:pPr>
              <w:rPr>
                <w:sz w:val="22"/>
                <w:lang w:eastAsia="en-US"/>
              </w:rPr>
            </w:pPr>
            <w:r>
              <w:t xml:space="preserve">Trumpa siūlomo asmens biografija </w:t>
            </w:r>
          </w:p>
        </w:tc>
        <w:tc>
          <w:tcPr>
            <w:tcW w:w="3024" w:type="pct"/>
            <w:tcBorders>
              <w:top w:val="single" w:sz="4" w:space="0" w:color="808080"/>
              <w:left w:val="single" w:sz="4" w:space="0" w:color="808080"/>
              <w:bottom w:val="single" w:sz="4" w:space="0" w:color="808080"/>
              <w:right w:val="single" w:sz="4" w:space="0" w:color="808080"/>
            </w:tcBorders>
            <w:vAlign w:val="center"/>
          </w:tcPr>
          <w:p w14:paraId="7A57F5EF" w14:textId="77777777" w:rsidR="00E64F42" w:rsidRDefault="00E64F42" w:rsidP="00FF34FF">
            <w:pPr>
              <w:rPr>
                <w:sz w:val="22"/>
                <w:lang w:eastAsia="en-US"/>
              </w:rPr>
            </w:pPr>
          </w:p>
        </w:tc>
      </w:tr>
      <w:tr w:rsidR="00E64F42" w14:paraId="5CD1E698"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03CEB328" w14:textId="77777777" w:rsidR="00E64F42" w:rsidRDefault="00E64F42" w:rsidP="00FF34FF">
            <w:pPr>
              <w:rPr>
                <w:sz w:val="22"/>
                <w:lang w:eastAsia="en-US"/>
              </w:rPr>
            </w:pPr>
            <w:r>
              <w:t xml:space="preserve">Darbų ir nuopelnų Anykščių rajonui aprašymas </w:t>
            </w:r>
          </w:p>
        </w:tc>
        <w:tc>
          <w:tcPr>
            <w:tcW w:w="3024" w:type="pct"/>
            <w:tcBorders>
              <w:top w:val="single" w:sz="4" w:space="0" w:color="808080"/>
              <w:left w:val="single" w:sz="4" w:space="0" w:color="808080"/>
              <w:bottom w:val="single" w:sz="4" w:space="0" w:color="808080"/>
              <w:right w:val="single" w:sz="4" w:space="0" w:color="808080"/>
            </w:tcBorders>
            <w:vAlign w:val="center"/>
          </w:tcPr>
          <w:p w14:paraId="2BBBC06D" w14:textId="77777777" w:rsidR="00E64F42" w:rsidRDefault="00E64F42" w:rsidP="00FF34FF">
            <w:pPr>
              <w:rPr>
                <w:sz w:val="22"/>
                <w:lang w:eastAsia="en-US"/>
              </w:rPr>
            </w:pPr>
          </w:p>
        </w:tc>
      </w:tr>
      <w:tr w:rsidR="00E64F42" w14:paraId="3D7970F0"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7B883C9E" w14:textId="77777777" w:rsidR="00E64F42" w:rsidRDefault="00E64F42" w:rsidP="00FF34FF">
            <w:pPr>
              <w:rPr>
                <w:sz w:val="22"/>
                <w:lang w:eastAsia="en-US"/>
              </w:rPr>
            </w:pPr>
            <w:r>
              <w:t>Kita teikėjo manymu svarbi informacija</w:t>
            </w:r>
          </w:p>
        </w:tc>
        <w:tc>
          <w:tcPr>
            <w:tcW w:w="3024" w:type="pct"/>
            <w:tcBorders>
              <w:top w:val="single" w:sz="4" w:space="0" w:color="808080"/>
              <w:left w:val="single" w:sz="4" w:space="0" w:color="808080"/>
              <w:bottom w:val="single" w:sz="4" w:space="0" w:color="808080"/>
              <w:right w:val="single" w:sz="4" w:space="0" w:color="808080"/>
            </w:tcBorders>
            <w:vAlign w:val="center"/>
          </w:tcPr>
          <w:p w14:paraId="348A6CB7" w14:textId="77777777" w:rsidR="00E64F42" w:rsidRDefault="00E64F42" w:rsidP="00FF34FF">
            <w:pPr>
              <w:rPr>
                <w:sz w:val="22"/>
                <w:lang w:eastAsia="en-US"/>
              </w:rPr>
            </w:pPr>
          </w:p>
        </w:tc>
      </w:tr>
      <w:tr w:rsidR="00E64F42" w14:paraId="3BCA283C"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76EE7376" w14:textId="77777777" w:rsidR="00E64F42" w:rsidRDefault="00E64F42" w:rsidP="00FF34FF">
            <w:pPr>
              <w:rPr>
                <w:sz w:val="22"/>
                <w:lang w:eastAsia="en-US"/>
              </w:rPr>
            </w:pPr>
            <w:r>
              <w:t>Kandidato kontaktinė informacija (adresas, tel., el. paštas)</w:t>
            </w:r>
          </w:p>
        </w:tc>
        <w:tc>
          <w:tcPr>
            <w:tcW w:w="3024" w:type="pct"/>
            <w:tcBorders>
              <w:top w:val="single" w:sz="4" w:space="0" w:color="808080"/>
              <w:left w:val="single" w:sz="4" w:space="0" w:color="808080"/>
              <w:bottom w:val="single" w:sz="4" w:space="0" w:color="808080"/>
              <w:right w:val="single" w:sz="4" w:space="0" w:color="808080"/>
            </w:tcBorders>
            <w:vAlign w:val="center"/>
          </w:tcPr>
          <w:p w14:paraId="34D072A0" w14:textId="77777777" w:rsidR="00E64F42" w:rsidRDefault="00E64F42" w:rsidP="00FF34FF">
            <w:pPr>
              <w:rPr>
                <w:sz w:val="22"/>
                <w:lang w:eastAsia="en-US"/>
              </w:rPr>
            </w:pPr>
          </w:p>
        </w:tc>
      </w:tr>
      <w:tr w:rsidR="00E64F42" w14:paraId="2F8B4D58"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557663E8" w14:textId="77777777" w:rsidR="00E64F42" w:rsidRPr="002D7B22" w:rsidRDefault="00DA7780" w:rsidP="00FF34FF">
            <w:pPr>
              <w:rPr>
                <w:rFonts w:eastAsia="Calibri"/>
              </w:rPr>
            </w:pPr>
            <w:r w:rsidRPr="002D7B22">
              <w:rPr>
                <w:rFonts w:eastAsia="Calibri"/>
              </w:rPr>
              <w:t xml:space="preserve">Kandidato sutikimas, kad jis sutinka būti siūlomas šiam įvertinimui </w:t>
            </w:r>
          </w:p>
          <w:p w14:paraId="39E39A84" w14:textId="77777777" w:rsidR="00DA7780" w:rsidRDefault="0036284E" w:rsidP="00FF34FF">
            <w:pPr>
              <w:rPr>
                <w:rFonts w:eastAsia="Calibri"/>
                <w:sz w:val="20"/>
                <w:szCs w:val="20"/>
              </w:rPr>
            </w:pPr>
            <w:r w:rsidRPr="002D7B22">
              <w:rPr>
                <w:rFonts w:eastAsia="Calibri"/>
                <w:sz w:val="20"/>
                <w:szCs w:val="20"/>
              </w:rPr>
              <w:t>(</w:t>
            </w:r>
            <w:r w:rsidRPr="002D7B22">
              <w:rPr>
                <w:rFonts w:eastAsia="Calibri"/>
                <w:i/>
                <w:sz w:val="20"/>
                <w:szCs w:val="20"/>
              </w:rPr>
              <w:t>Pasirašoma: SUTIN</w:t>
            </w:r>
            <w:r w:rsidR="0064761D" w:rsidRPr="002D7B22">
              <w:rPr>
                <w:rFonts w:eastAsia="Calibri"/>
                <w:i/>
                <w:sz w:val="20"/>
                <w:szCs w:val="20"/>
              </w:rPr>
              <w:t>KU</w:t>
            </w:r>
            <w:r w:rsidRPr="002D7B22">
              <w:rPr>
                <w:rFonts w:eastAsia="Calibri"/>
                <w:i/>
                <w:sz w:val="20"/>
                <w:szCs w:val="20"/>
              </w:rPr>
              <w:t xml:space="preserve"> vardas, pavardė, parašas</w:t>
            </w:r>
            <w:r w:rsidR="0064761D" w:rsidRPr="002D7B22">
              <w:rPr>
                <w:rFonts w:eastAsia="Calibri"/>
                <w:i/>
                <w:sz w:val="20"/>
                <w:szCs w:val="20"/>
              </w:rPr>
              <w:t xml:space="preserve"> arba pridedamas sutikimas)</w:t>
            </w:r>
          </w:p>
        </w:tc>
        <w:tc>
          <w:tcPr>
            <w:tcW w:w="3024" w:type="pct"/>
            <w:tcBorders>
              <w:top w:val="single" w:sz="4" w:space="0" w:color="808080"/>
              <w:left w:val="single" w:sz="4" w:space="0" w:color="808080"/>
              <w:bottom w:val="single" w:sz="4" w:space="0" w:color="808080"/>
              <w:right w:val="single" w:sz="4" w:space="0" w:color="808080"/>
            </w:tcBorders>
            <w:vAlign w:val="center"/>
          </w:tcPr>
          <w:p w14:paraId="6BAB8E9F" w14:textId="77777777" w:rsidR="00E64F42" w:rsidRDefault="00E64F42" w:rsidP="00FF34FF">
            <w:pPr>
              <w:rPr>
                <w:sz w:val="22"/>
                <w:lang w:eastAsia="en-US"/>
              </w:rPr>
            </w:pPr>
          </w:p>
        </w:tc>
      </w:tr>
      <w:tr w:rsidR="00E64F42" w14:paraId="6CBFF871" w14:textId="77777777" w:rsidTr="00FF3771">
        <w:trPr>
          <w:trHeight w:val="330"/>
        </w:trPr>
        <w:tc>
          <w:tcPr>
            <w:tcW w:w="5000" w:type="pct"/>
            <w:gridSpan w:val="2"/>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0E22EBE2" w14:textId="77777777" w:rsidR="00E64F42" w:rsidRDefault="00E64F42" w:rsidP="00FF34FF">
            <w:pPr>
              <w:rPr>
                <w:b/>
                <w:sz w:val="22"/>
                <w:lang w:eastAsia="en-US"/>
              </w:rPr>
            </w:pPr>
            <w:r>
              <w:rPr>
                <w:b/>
              </w:rPr>
              <w:t xml:space="preserve">Informacija apie teikėją </w:t>
            </w:r>
          </w:p>
        </w:tc>
      </w:tr>
      <w:tr w:rsidR="00E64F42" w14:paraId="7E2C53A6"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1BAB01DC" w14:textId="77777777" w:rsidR="00E64F42" w:rsidRDefault="00E64F42" w:rsidP="00FF34FF">
            <w:pPr>
              <w:rPr>
                <w:sz w:val="22"/>
                <w:lang w:eastAsia="en-US"/>
              </w:rPr>
            </w:pPr>
            <w:r>
              <w:t>Pavadinimas</w:t>
            </w:r>
          </w:p>
        </w:tc>
        <w:tc>
          <w:tcPr>
            <w:tcW w:w="3024" w:type="pct"/>
            <w:tcBorders>
              <w:top w:val="single" w:sz="4" w:space="0" w:color="808080"/>
              <w:left w:val="single" w:sz="4" w:space="0" w:color="808080"/>
              <w:bottom w:val="single" w:sz="4" w:space="0" w:color="808080"/>
              <w:right w:val="single" w:sz="4" w:space="0" w:color="808080"/>
            </w:tcBorders>
            <w:vAlign w:val="center"/>
          </w:tcPr>
          <w:p w14:paraId="0A7323AD" w14:textId="77777777" w:rsidR="00E64F42" w:rsidRDefault="00E64F42" w:rsidP="00FF34FF">
            <w:pPr>
              <w:rPr>
                <w:color w:val="FF0000"/>
                <w:sz w:val="22"/>
                <w:lang w:eastAsia="en-US"/>
              </w:rPr>
            </w:pPr>
          </w:p>
        </w:tc>
      </w:tr>
      <w:tr w:rsidR="00E64F42" w14:paraId="2D144E28"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0592032A" w14:textId="77777777" w:rsidR="00E64F42" w:rsidRDefault="00E64F42" w:rsidP="00FF34FF">
            <w:pPr>
              <w:rPr>
                <w:sz w:val="22"/>
                <w:lang w:eastAsia="en-US"/>
              </w:rPr>
            </w:pPr>
            <w:r>
              <w:t xml:space="preserve">Kontaktinis asmuo (vardas, pavardė) </w:t>
            </w:r>
          </w:p>
        </w:tc>
        <w:tc>
          <w:tcPr>
            <w:tcW w:w="3024" w:type="pct"/>
            <w:tcBorders>
              <w:top w:val="single" w:sz="4" w:space="0" w:color="808080"/>
              <w:left w:val="single" w:sz="4" w:space="0" w:color="808080"/>
              <w:bottom w:val="single" w:sz="4" w:space="0" w:color="808080"/>
              <w:right w:val="single" w:sz="4" w:space="0" w:color="808080"/>
            </w:tcBorders>
            <w:vAlign w:val="center"/>
          </w:tcPr>
          <w:p w14:paraId="4D901F79" w14:textId="77777777" w:rsidR="00E64F42" w:rsidRDefault="00E64F42" w:rsidP="00FF34FF">
            <w:pPr>
              <w:rPr>
                <w:color w:val="FF0000"/>
                <w:sz w:val="22"/>
                <w:lang w:eastAsia="en-US"/>
              </w:rPr>
            </w:pPr>
          </w:p>
        </w:tc>
      </w:tr>
      <w:tr w:rsidR="00E64F42" w14:paraId="7EE20F4C"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7F072F44" w14:textId="77777777" w:rsidR="00E64F42" w:rsidRDefault="00E64F42" w:rsidP="00FF34FF">
            <w:pPr>
              <w:rPr>
                <w:sz w:val="22"/>
                <w:lang w:eastAsia="en-US"/>
              </w:rPr>
            </w:pPr>
            <w:r>
              <w:t xml:space="preserve">Adresas </w:t>
            </w:r>
          </w:p>
        </w:tc>
        <w:tc>
          <w:tcPr>
            <w:tcW w:w="3024" w:type="pct"/>
            <w:tcBorders>
              <w:top w:val="single" w:sz="4" w:space="0" w:color="808080"/>
              <w:left w:val="single" w:sz="4" w:space="0" w:color="808080"/>
              <w:bottom w:val="single" w:sz="4" w:space="0" w:color="808080"/>
              <w:right w:val="single" w:sz="4" w:space="0" w:color="808080"/>
            </w:tcBorders>
            <w:vAlign w:val="center"/>
          </w:tcPr>
          <w:p w14:paraId="51AD42A2" w14:textId="77777777" w:rsidR="00E64F42" w:rsidRDefault="00E64F42" w:rsidP="00FF34FF">
            <w:pPr>
              <w:rPr>
                <w:color w:val="FF0000"/>
                <w:sz w:val="22"/>
                <w:lang w:eastAsia="en-US"/>
              </w:rPr>
            </w:pPr>
          </w:p>
        </w:tc>
      </w:tr>
      <w:tr w:rsidR="00E64F42" w14:paraId="4C0B29FA" w14:textId="77777777" w:rsidTr="00FF3771">
        <w:trPr>
          <w:trHeight w:val="340"/>
        </w:trPr>
        <w:tc>
          <w:tcPr>
            <w:tcW w:w="1976" w:type="pct"/>
            <w:tcBorders>
              <w:top w:val="single" w:sz="4" w:space="0" w:color="808080"/>
              <w:left w:val="single" w:sz="4" w:space="0" w:color="808080"/>
              <w:bottom w:val="single" w:sz="4" w:space="0" w:color="808080"/>
              <w:right w:val="single" w:sz="4" w:space="0" w:color="808080"/>
            </w:tcBorders>
            <w:vAlign w:val="center"/>
            <w:hideMark/>
          </w:tcPr>
          <w:p w14:paraId="4171DDA1" w14:textId="77777777" w:rsidR="00E64F42" w:rsidRDefault="00E64F42" w:rsidP="00FF34FF">
            <w:pPr>
              <w:rPr>
                <w:sz w:val="22"/>
                <w:lang w:eastAsia="en-US"/>
              </w:rPr>
            </w:pPr>
            <w:r>
              <w:t>Telefono numeris ir el. p. adresas</w:t>
            </w:r>
          </w:p>
        </w:tc>
        <w:tc>
          <w:tcPr>
            <w:tcW w:w="3024" w:type="pct"/>
            <w:tcBorders>
              <w:top w:val="single" w:sz="4" w:space="0" w:color="808080"/>
              <w:left w:val="single" w:sz="4" w:space="0" w:color="808080"/>
              <w:bottom w:val="single" w:sz="4" w:space="0" w:color="808080"/>
              <w:right w:val="single" w:sz="4" w:space="0" w:color="808080"/>
            </w:tcBorders>
            <w:vAlign w:val="center"/>
          </w:tcPr>
          <w:p w14:paraId="48504F9E" w14:textId="77777777" w:rsidR="00E64F42" w:rsidRDefault="00E64F42" w:rsidP="00FF34FF">
            <w:pPr>
              <w:rPr>
                <w:color w:val="FF0000"/>
                <w:sz w:val="22"/>
                <w:lang w:eastAsia="en-US"/>
              </w:rPr>
            </w:pPr>
          </w:p>
        </w:tc>
      </w:tr>
    </w:tbl>
    <w:p w14:paraId="635643E5" w14:textId="77777777" w:rsidR="00E64F42" w:rsidRDefault="00E64F42" w:rsidP="00FF34FF">
      <w:pPr>
        <w:shd w:val="clear" w:color="auto" w:fill="FFFFFF"/>
        <w:tabs>
          <w:tab w:val="left" w:leader="underscore" w:pos="9989"/>
        </w:tabs>
        <w:jc w:val="both"/>
        <w:rPr>
          <w:color w:val="FF0000"/>
        </w:rPr>
      </w:pPr>
    </w:p>
    <w:p w14:paraId="7F778D7E" w14:textId="77777777" w:rsidR="00E64F42" w:rsidRDefault="00E64F42" w:rsidP="00FF34FF">
      <w:pPr>
        <w:shd w:val="clear" w:color="auto" w:fill="FFFFFF"/>
        <w:tabs>
          <w:tab w:val="left" w:leader="underscore" w:pos="9989"/>
        </w:tabs>
        <w:jc w:val="center"/>
      </w:pPr>
      <w:r>
        <w:t xml:space="preserve">                       ______________________                                                                   </w:t>
      </w:r>
    </w:p>
    <w:p w14:paraId="287C0ACB" w14:textId="77777777" w:rsidR="00E64F42" w:rsidRDefault="00E64F42" w:rsidP="00FF34FF">
      <w:pPr>
        <w:shd w:val="clear" w:color="auto" w:fill="FFFFFF"/>
        <w:tabs>
          <w:tab w:val="left" w:leader="underscore" w:pos="9989"/>
        </w:tabs>
        <w:jc w:val="center"/>
      </w:pPr>
      <w:r>
        <w:t xml:space="preserve">                                                                                          </w:t>
      </w:r>
    </w:p>
    <w:p w14:paraId="39B6D681" w14:textId="77777777" w:rsidR="00E64F42" w:rsidRDefault="00E64F42" w:rsidP="00FF34FF">
      <w:pPr>
        <w:shd w:val="clear" w:color="auto" w:fill="FFFFFF"/>
        <w:tabs>
          <w:tab w:val="left" w:leader="underscore" w:pos="9989"/>
        </w:tabs>
        <w:jc w:val="center"/>
      </w:pPr>
    </w:p>
    <w:p w14:paraId="364FD4A7" w14:textId="77777777" w:rsidR="00E64F42" w:rsidRDefault="00E64F42" w:rsidP="00FF34FF">
      <w:pPr>
        <w:shd w:val="clear" w:color="auto" w:fill="FFFFFF"/>
        <w:tabs>
          <w:tab w:val="left" w:leader="underscore" w:pos="9989"/>
        </w:tabs>
        <w:jc w:val="center"/>
      </w:pPr>
    </w:p>
    <w:p w14:paraId="2F9DD094" w14:textId="77777777" w:rsidR="00E64F42" w:rsidRDefault="00E64F42" w:rsidP="00FF34FF">
      <w:pPr>
        <w:shd w:val="clear" w:color="auto" w:fill="FFFFFF"/>
        <w:tabs>
          <w:tab w:val="left" w:leader="underscore" w:pos="9989"/>
        </w:tabs>
        <w:jc w:val="center"/>
      </w:pPr>
    </w:p>
    <w:p w14:paraId="5457834C" w14:textId="77777777" w:rsidR="00E64F42" w:rsidRDefault="00E64F42" w:rsidP="00FF34FF">
      <w:pPr>
        <w:shd w:val="clear" w:color="auto" w:fill="FFFFFF"/>
        <w:tabs>
          <w:tab w:val="left" w:leader="underscore" w:pos="9989"/>
        </w:tabs>
        <w:jc w:val="center"/>
      </w:pPr>
    </w:p>
    <w:p w14:paraId="3C54EA07" w14:textId="77777777" w:rsidR="00E64F42" w:rsidRDefault="00E64F42" w:rsidP="001045EC">
      <w:pPr>
        <w:shd w:val="clear" w:color="auto" w:fill="FFFFFF"/>
        <w:tabs>
          <w:tab w:val="left" w:leader="underscore" w:pos="9989"/>
        </w:tabs>
        <w:jc w:val="center"/>
      </w:pPr>
    </w:p>
    <w:p w14:paraId="20A2EC35" w14:textId="77777777" w:rsidR="00E64F42" w:rsidRDefault="00E64F42" w:rsidP="001045EC">
      <w:pPr>
        <w:shd w:val="clear" w:color="auto" w:fill="FFFFFF"/>
        <w:tabs>
          <w:tab w:val="left" w:leader="underscore" w:pos="9989"/>
        </w:tabs>
        <w:jc w:val="center"/>
      </w:pPr>
    </w:p>
    <w:p w14:paraId="254C62AE" w14:textId="77777777" w:rsidR="00E64F42" w:rsidRDefault="00E64F42" w:rsidP="001045EC">
      <w:pPr>
        <w:shd w:val="clear" w:color="auto" w:fill="FFFFFF"/>
        <w:tabs>
          <w:tab w:val="left" w:leader="underscore" w:pos="9989"/>
        </w:tabs>
        <w:jc w:val="center"/>
      </w:pPr>
    </w:p>
    <w:p w14:paraId="7E72743D" w14:textId="77777777" w:rsidR="00E64F42" w:rsidRDefault="00E64F42" w:rsidP="001045EC">
      <w:pPr>
        <w:shd w:val="clear" w:color="auto" w:fill="FFFFFF"/>
        <w:tabs>
          <w:tab w:val="left" w:leader="underscore" w:pos="9989"/>
        </w:tabs>
        <w:jc w:val="center"/>
      </w:pPr>
    </w:p>
    <w:p w14:paraId="07E24FDC" w14:textId="77777777" w:rsidR="00F648C3" w:rsidRDefault="00F648C3" w:rsidP="001045EC">
      <w:pPr>
        <w:shd w:val="clear" w:color="auto" w:fill="FFFFFF"/>
        <w:tabs>
          <w:tab w:val="left" w:leader="underscore" w:pos="9989"/>
        </w:tabs>
        <w:jc w:val="center"/>
      </w:pPr>
    </w:p>
    <w:p w14:paraId="101E5C9A" w14:textId="77777777" w:rsidR="00E64F42" w:rsidRDefault="00E64F42" w:rsidP="001045EC">
      <w:pPr>
        <w:shd w:val="clear" w:color="auto" w:fill="FFFFFF"/>
        <w:tabs>
          <w:tab w:val="left" w:leader="underscore" w:pos="9989"/>
        </w:tabs>
        <w:jc w:val="center"/>
      </w:pPr>
    </w:p>
    <w:p w14:paraId="77D343D4" w14:textId="77777777" w:rsidR="00E64F42" w:rsidRDefault="00E64F42" w:rsidP="001045EC">
      <w:pPr>
        <w:shd w:val="clear" w:color="auto" w:fill="FFFFFF"/>
        <w:tabs>
          <w:tab w:val="left" w:leader="underscore" w:pos="9989"/>
        </w:tabs>
        <w:jc w:val="center"/>
      </w:pPr>
    </w:p>
    <w:p w14:paraId="7EDE0B95" w14:textId="77777777" w:rsidR="00E64F42" w:rsidRDefault="00E64F42" w:rsidP="001045EC">
      <w:pPr>
        <w:shd w:val="clear" w:color="auto" w:fill="FFFFFF"/>
        <w:tabs>
          <w:tab w:val="left" w:leader="underscore" w:pos="9989"/>
        </w:tabs>
        <w:jc w:val="center"/>
      </w:pPr>
    </w:p>
    <w:p w14:paraId="276F3ECD" w14:textId="77777777" w:rsidR="00FF34FF" w:rsidRDefault="00FF34FF" w:rsidP="001045EC">
      <w:pPr>
        <w:shd w:val="clear" w:color="auto" w:fill="FFFFFF"/>
        <w:tabs>
          <w:tab w:val="left" w:leader="underscore" w:pos="9989"/>
        </w:tabs>
        <w:jc w:val="center"/>
      </w:pPr>
    </w:p>
    <w:p w14:paraId="71C9190F" w14:textId="77777777" w:rsidR="006609C0" w:rsidRDefault="00E64F42" w:rsidP="001045EC">
      <w:pPr>
        <w:shd w:val="clear" w:color="auto" w:fill="FFFFFF"/>
        <w:tabs>
          <w:tab w:val="left" w:leader="underscore" w:pos="9989"/>
        </w:tabs>
        <w:jc w:val="center"/>
      </w:pPr>
      <w:r>
        <w:t xml:space="preserve">  </w:t>
      </w:r>
      <w:r w:rsidR="0064761D">
        <w:t xml:space="preserve">                           </w:t>
      </w:r>
      <w:r>
        <w:t xml:space="preserve">                                                 </w:t>
      </w:r>
    </w:p>
    <w:p w14:paraId="4AD34571" w14:textId="77777777" w:rsidR="00E64F42" w:rsidRDefault="006609C0" w:rsidP="001045EC">
      <w:pPr>
        <w:shd w:val="clear" w:color="auto" w:fill="FFFFFF"/>
        <w:tabs>
          <w:tab w:val="left" w:leader="underscore" w:pos="9989"/>
        </w:tabs>
        <w:jc w:val="center"/>
      </w:pPr>
      <w:r>
        <w:t xml:space="preserve">                                                                                         </w:t>
      </w:r>
      <w:r w:rsidR="0064761D">
        <w:t xml:space="preserve">  </w:t>
      </w:r>
      <w:r w:rsidR="00433F5F">
        <w:t xml:space="preserve">            </w:t>
      </w:r>
      <w:r w:rsidR="00E64F42">
        <w:t xml:space="preserve">Anykščių rajono </w:t>
      </w:r>
      <w:r w:rsidR="00433F5F">
        <w:t>savivaldybės</w:t>
      </w:r>
    </w:p>
    <w:p w14:paraId="261BD698" w14:textId="77777777" w:rsidR="00E64F42" w:rsidRDefault="00E64F42" w:rsidP="001045EC">
      <w:pPr>
        <w:shd w:val="clear" w:color="auto" w:fill="FFFFFF"/>
        <w:tabs>
          <w:tab w:val="left" w:leader="underscore" w:pos="9989"/>
        </w:tabs>
        <w:jc w:val="center"/>
      </w:pPr>
      <w:r>
        <w:t xml:space="preserve">                                                                                </w:t>
      </w:r>
      <w:r w:rsidR="00433F5F">
        <w:t xml:space="preserve">         </w:t>
      </w:r>
      <w:r>
        <w:t>Garbės piliečio vardo</w:t>
      </w:r>
    </w:p>
    <w:p w14:paraId="15045731" w14:textId="77777777" w:rsidR="00E64F42" w:rsidRDefault="00E64F42" w:rsidP="001045EC">
      <w:pPr>
        <w:shd w:val="clear" w:color="auto" w:fill="FFFFFF"/>
        <w:tabs>
          <w:tab w:val="left" w:leader="underscore" w:pos="9989"/>
        </w:tabs>
        <w:jc w:val="center"/>
      </w:pPr>
      <w:r>
        <w:t xml:space="preserve">                                                                                    </w:t>
      </w:r>
      <w:r w:rsidR="00433F5F">
        <w:t xml:space="preserve">                 </w:t>
      </w:r>
      <w:r>
        <w:t>suteikimo nuostatų</w:t>
      </w:r>
      <w:r w:rsidR="00433F5F">
        <w:t xml:space="preserve"> 2 priedas</w:t>
      </w:r>
    </w:p>
    <w:p w14:paraId="6291C1B3" w14:textId="77777777" w:rsidR="00E64F42" w:rsidRPr="00DA7780" w:rsidRDefault="00E64F42" w:rsidP="001045EC">
      <w:pPr>
        <w:shd w:val="clear" w:color="auto" w:fill="FFFFFF"/>
        <w:tabs>
          <w:tab w:val="left" w:leader="underscore" w:pos="9989"/>
        </w:tabs>
        <w:jc w:val="center"/>
      </w:pPr>
      <w:r>
        <w:t xml:space="preserve">                                                                         </w:t>
      </w:r>
      <w:r w:rsidRPr="006609C0">
        <w:rPr>
          <w:color w:val="FF0000"/>
        </w:rPr>
        <w:t xml:space="preserve">     </w:t>
      </w:r>
      <w:r w:rsidR="0064761D">
        <w:rPr>
          <w:color w:val="FF0000"/>
        </w:rPr>
        <w:t xml:space="preserve">   </w:t>
      </w:r>
    </w:p>
    <w:p w14:paraId="0CC0D423" w14:textId="77777777" w:rsidR="00E64F42" w:rsidRDefault="00E64F42" w:rsidP="001045EC">
      <w:pPr>
        <w:shd w:val="clear" w:color="auto" w:fill="FFFFFF"/>
        <w:jc w:val="center"/>
        <w:rPr>
          <w:b/>
          <w:spacing w:val="-2"/>
        </w:rPr>
      </w:pPr>
    </w:p>
    <w:p w14:paraId="5C96E99A" w14:textId="77777777" w:rsidR="00E64F42" w:rsidRDefault="00E64F42" w:rsidP="001045EC">
      <w:pPr>
        <w:shd w:val="clear" w:color="auto" w:fill="FFFFFF"/>
        <w:jc w:val="both"/>
      </w:pPr>
    </w:p>
    <w:p w14:paraId="248C9D34" w14:textId="77777777" w:rsidR="00E64F42" w:rsidRDefault="00E64F42" w:rsidP="001045EC">
      <w:pPr>
        <w:shd w:val="clear" w:color="auto" w:fill="FFFFFF"/>
        <w:spacing w:line="360" w:lineRule="auto"/>
        <w:jc w:val="center"/>
        <w:rPr>
          <w:b/>
          <w:spacing w:val="-2"/>
        </w:rPr>
      </w:pPr>
      <w:r>
        <w:rPr>
          <w:b/>
          <w:spacing w:val="-2"/>
        </w:rPr>
        <w:t>ANYKŠČIŲ RAJONO</w:t>
      </w:r>
      <w:r w:rsidR="00433F5F">
        <w:rPr>
          <w:b/>
          <w:spacing w:val="-2"/>
        </w:rPr>
        <w:t xml:space="preserve"> SAVIVALDYBĖS</w:t>
      </w:r>
    </w:p>
    <w:p w14:paraId="417788B7" w14:textId="77777777" w:rsidR="00E64F42" w:rsidRDefault="00E64F42" w:rsidP="001045EC">
      <w:pPr>
        <w:shd w:val="clear" w:color="auto" w:fill="FFFFFF"/>
        <w:spacing w:line="360" w:lineRule="auto"/>
        <w:jc w:val="center"/>
        <w:rPr>
          <w:b/>
        </w:rPr>
      </w:pPr>
      <w:r>
        <w:rPr>
          <w:b/>
          <w:spacing w:val="-2"/>
        </w:rPr>
        <w:t xml:space="preserve">GARBĖS PILIEČIO </w:t>
      </w:r>
      <w:r>
        <w:rPr>
          <w:b/>
        </w:rPr>
        <w:t>LIUDIJIMAS</w:t>
      </w:r>
    </w:p>
    <w:p w14:paraId="21C4B07F" w14:textId="77777777" w:rsidR="00E64F42" w:rsidRDefault="00E64F42" w:rsidP="001045EC">
      <w:pPr>
        <w:shd w:val="clear" w:color="auto" w:fill="FFFFFF"/>
        <w:spacing w:line="360" w:lineRule="auto"/>
        <w:ind w:firstLine="720"/>
        <w:jc w:val="both"/>
        <w:rPr>
          <w:b/>
        </w:rPr>
      </w:pPr>
    </w:p>
    <w:p w14:paraId="11B3ADB7" w14:textId="77777777" w:rsidR="00E64F42" w:rsidRDefault="00E64F42" w:rsidP="001045EC">
      <w:pPr>
        <w:shd w:val="clear" w:color="auto" w:fill="FFFFFF"/>
        <w:spacing w:line="360" w:lineRule="auto"/>
        <w:ind w:firstLine="720"/>
        <w:jc w:val="both"/>
      </w:pPr>
      <w:r>
        <w:rPr>
          <w:spacing w:val="-1"/>
        </w:rPr>
        <w:t>Šiuo dokumentu liudijama, kad:</w:t>
      </w:r>
    </w:p>
    <w:p w14:paraId="351BF416" w14:textId="77777777" w:rsidR="00E64F42" w:rsidRDefault="00E64F42" w:rsidP="001045EC">
      <w:pPr>
        <w:shd w:val="clear" w:color="auto" w:fill="FFFFFF"/>
        <w:tabs>
          <w:tab w:val="left" w:leader="underscore" w:pos="9768"/>
        </w:tabs>
        <w:spacing w:line="360" w:lineRule="auto"/>
        <w:ind w:firstLine="720"/>
        <w:jc w:val="both"/>
      </w:pPr>
      <w:r>
        <w:t>Piliečiui(-ei)</w:t>
      </w:r>
      <w:r>
        <w:tab/>
      </w:r>
    </w:p>
    <w:p w14:paraId="0C6FC916" w14:textId="77777777" w:rsidR="00E64F42" w:rsidRDefault="00E64F42" w:rsidP="001045EC">
      <w:pPr>
        <w:shd w:val="clear" w:color="auto" w:fill="FFFFFF"/>
        <w:tabs>
          <w:tab w:val="center" w:pos="5757"/>
        </w:tabs>
        <w:spacing w:line="360" w:lineRule="auto"/>
        <w:jc w:val="both"/>
        <w:rPr>
          <w:sz w:val="20"/>
          <w:szCs w:val="20"/>
        </w:rPr>
      </w:pPr>
      <w:r>
        <w:rPr>
          <w:sz w:val="20"/>
          <w:szCs w:val="20"/>
        </w:rPr>
        <w:tab/>
        <w:t>(vardas, pavardė)</w:t>
      </w:r>
    </w:p>
    <w:p w14:paraId="37820358" w14:textId="77777777" w:rsidR="00E64F42" w:rsidRDefault="00E64F42" w:rsidP="001045EC">
      <w:pPr>
        <w:shd w:val="clear" w:color="auto" w:fill="FFFFFF"/>
        <w:tabs>
          <w:tab w:val="left" w:leader="dot" w:pos="2971"/>
          <w:tab w:val="left" w:leader="dot" w:pos="8006"/>
          <w:tab w:val="left" w:leader="dot" w:pos="9706"/>
        </w:tabs>
        <w:spacing w:line="360" w:lineRule="auto"/>
        <w:jc w:val="both"/>
      </w:pPr>
      <w:r>
        <w:rPr>
          <w:spacing w:val="-7"/>
        </w:rPr>
        <w:t xml:space="preserve">20....... </w:t>
      </w:r>
      <w:r>
        <w:t>metais Anykščių rajono savivaldybės tarybos 20...... m. ..................... mėn. ..........</w:t>
      </w:r>
      <w:r>
        <w:rPr>
          <w:spacing w:val="-13"/>
        </w:rPr>
        <w:t xml:space="preserve">d. </w:t>
      </w:r>
      <w:r>
        <w:rPr>
          <w:spacing w:val="-2"/>
        </w:rPr>
        <w:t xml:space="preserve">sprendimu Nr. </w:t>
      </w:r>
      <w:r>
        <w:tab/>
        <w:t>suteiktas Anykščių rajono</w:t>
      </w:r>
      <w:r w:rsidR="00433F5F">
        <w:t xml:space="preserve"> savivaldybės</w:t>
      </w:r>
      <w:r>
        <w:t xml:space="preserve"> Garbės piliečio vardas.</w:t>
      </w:r>
    </w:p>
    <w:p w14:paraId="11C72335" w14:textId="77777777" w:rsidR="00E64F42" w:rsidRPr="00E64F42" w:rsidRDefault="00E64F42" w:rsidP="001045EC">
      <w:pPr>
        <w:shd w:val="clear" w:color="auto" w:fill="FFFFFF"/>
        <w:tabs>
          <w:tab w:val="left" w:leader="underscore" w:pos="9768"/>
        </w:tabs>
        <w:spacing w:line="360" w:lineRule="auto"/>
        <w:ind w:firstLine="720"/>
        <w:jc w:val="both"/>
      </w:pPr>
      <w:r w:rsidRPr="00E64F42">
        <w:t>Garbės piliečiui (-ei)</w:t>
      </w:r>
      <w:r w:rsidRPr="00E64F42">
        <w:tab/>
      </w:r>
    </w:p>
    <w:p w14:paraId="1F9E72BC" w14:textId="77777777" w:rsidR="00E64F42" w:rsidRPr="00E64F42" w:rsidRDefault="00E64F42" w:rsidP="001045EC">
      <w:pPr>
        <w:shd w:val="clear" w:color="auto" w:fill="FFFFFF"/>
        <w:tabs>
          <w:tab w:val="center" w:pos="5757"/>
        </w:tabs>
        <w:spacing w:line="360" w:lineRule="auto"/>
        <w:jc w:val="both"/>
        <w:rPr>
          <w:sz w:val="20"/>
          <w:szCs w:val="20"/>
        </w:rPr>
      </w:pPr>
      <w:r w:rsidRPr="00E64F42">
        <w:rPr>
          <w:sz w:val="20"/>
          <w:szCs w:val="20"/>
        </w:rPr>
        <w:tab/>
        <w:t>(vardas, pavardė)</w:t>
      </w:r>
    </w:p>
    <w:p w14:paraId="1CA45EE8" w14:textId="77777777" w:rsidR="00E64F42" w:rsidRPr="00E64F42" w:rsidRDefault="00E64F42" w:rsidP="001045EC">
      <w:pPr>
        <w:shd w:val="clear" w:color="auto" w:fill="FFFFFF"/>
        <w:tabs>
          <w:tab w:val="left" w:leader="underscore" w:pos="9768"/>
        </w:tabs>
        <w:spacing w:line="360" w:lineRule="auto"/>
        <w:jc w:val="both"/>
      </w:pPr>
      <w:r w:rsidRPr="00E64F42">
        <w:t>įteiktas Garbės piliečio ženklas Nr. ......</w:t>
      </w:r>
    </w:p>
    <w:p w14:paraId="68D99E21" w14:textId="77777777" w:rsidR="00E64F42" w:rsidRPr="00E64F42" w:rsidRDefault="00E64F42" w:rsidP="001045EC">
      <w:pPr>
        <w:shd w:val="clear" w:color="auto" w:fill="FFFFFF"/>
        <w:tabs>
          <w:tab w:val="center" w:pos="5757"/>
        </w:tabs>
        <w:spacing w:line="360" w:lineRule="auto"/>
        <w:jc w:val="both"/>
        <w:rPr>
          <w:color w:val="FF0000"/>
          <w:sz w:val="20"/>
          <w:szCs w:val="20"/>
        </w:rPr>
      </w:pPr>
    </w:p>
    <w:p w14:paraId="7F944C80" w14:textId="77777777" w:rsidR="00E64F42" w:rsidRDefault="00E64F42" w:rsidP="001045EC">
      <w:pPr>
        <w:shd w:val="clear" w:color="auto" w:fill="FFFFFF"/>
        <w:tabs>
          <w:tab w:val="left" w:leader="dot" w:pos="4118"/>
        </w:tabs>
        <w:spacing w:line="360" w:lineRule="auto"/>
        <w:ind w:firstLine="720"/>
        <w:jc w:val="both"/>
      </w:pPr>
      <w:r>
        <w:t xml:space="preserve">           </w:t>
      </w:r>
    </w:p>
    <w:p w14:paraId="7747B5A5" w14:textId="77777777" w:rsidR="00E64F42" w:rsidRDefault="00E64F42" w:rsidP="001045EC">
      <w:pPr>
        <w:shd w:val="clear" w:color="auto" w:fill="FFFFFF"/>
        <w:spacing w:line="360" w:lineRule="auto"/>
        <w:ind w:firstLine="720"/>
        <w:jc w:val="both"/>
        <w:rPr>
          <w:spacing w:val="-1"/>
        </w:rPr>
      </w:pPr>
      <w:r w:rsidRPr="00A42EC4">
        <w:rPr>
          <w:spacing w:val="-1"/>
        </w:rPr>
        <w:t>Anykščių rajono</w:t>
      </w:r>
      <w:r>
        <w:rPr>
          <w:spacing w:val="-1"/>
        </w:rPr>
        <w:t xml:space="preserve"> </w:t>
      </w:r>
      <w:r w:rsidR="00433F5F">
        <w:rPr>
          <w:spacing w:val="-1"/>
        </w:rPr>
        <w:t xml:space="preserve">savivaldybės </w:t>
      </w:r>
      <w:r>
        <w:rPr>
          <w:spacing w:val="-1"/>
        </w:rPr>
        <w:t xml:space="preserve">meras </w:t>
      </w:r>
    </w:p>
    <w:p w14:paraId="1510718E" w14:textId="77777777" w:rsidR="00E64F42" w:rsidRDefault="00E64F42" w:rsidP="001045EC">
      <w:pPr>
        <w:shd w:val="clear" w:color="auto" w:fill="FFFFFF"/>
        <w:spacing w:line="360" w:lineRule="auto"/>
        <w:ind w:firstLine="720"/>
        <w:jc w:val="both"/>
      </w:pPr>
      <w:r>
        <w:t xml:space="preserve">(data) </w:t>
      </w:r>
    </w:p>
    <w:p w14:paraId="32E11CBE" w14:textId="77777777" w:rsidR="00E64F42" w:rsidRDefault="00E64F42" w:rsidP="001045EC">
      <w:pPr>
        <w:shd w:val="clear" w:color="auto" w:fill="FFFFFF"/>
        <w:spacing w:line="360" w:lineRule="auto"/>
        <w:ind w:firstLine="720"/>
        <w:jc w:val="both"/>
      </w:pPr>
      <w:r>
        <w:t>V.A.</w:t>
      </w:r>
    </w:p>
    <w:p w14:paraId="01187BCB" w14:textId="77777777" w:rsidR="00E64F42" w:rsidRDefault="00E64F42" w:rsidP="001045EC">
      <w:pPr>
        <w:shd w:val="clear" w:color="auto" w:fill="FFFFFF"/>
        <w:spacing w:line="360" w:lineRule="auto"/>
        <w:jc w:val="center"/>
      </w:pPr>
      <w:r>
        <w:t>______________</w:t>
      </w:r>
    </w:p>
    <w:p w14:paraId="2351DB43" w14:textId="77777777" w:rsidR="00854FB0" w:rsidRDefault="00854FB0" w:rsidP="001045EC">
      <w:pPr>
        <w:shd w:val="clear" w:color="auto" w:fill="FFFFFF"/>
        <w:spacing w:line="360" w:lineRule="auto"/>
        <w:jc w:val="center"/>
      </w:pPr>
    </w:p>
    <w:p w14:paraId="16555BE1" w14:textId="77777777" w:rsidR="00E64F42" w:rsidRDefault="00E64F42" w:rsidP="001045EC">
      <w:pPr>
        <w:shd w:val="clear" w:color="auto" w:fill="FFFFFF"/>
        <w:spacing w:line="360" w:lineRule="auto"/>
        <w:jc w:val="center"/>
      </w:pPr>
    </w:p>
    <w:p w14:paraId="63B2911A" w14:textId="77777777" w:rsidR="00E64F42" w:rsidRDefault="00E64F42" w:rsidP="001045EC">
      <w:pPr>
        <w:shd w:val="clear" w:color="auto" w:fill="FFFFFF"/>
        <w:spacing w:line="360" w:lineRule="auto"/>
        <w:jc w:val="both"/>
      </w:pPr>
    </w:p>
    <w:p w14:paraId="54758A24" w14:textId="77777777" w:rsidR="00E64F42" w:rsidRDefault="00E64F42" w:rsidP="001045EC">
      <w:pPr>
        <w:shd w:val="clear" w:color="auto" w:fill="FFFFFF"/>
        <w:spacing w:line="360" w:lineRule="auto"/>
        <w:jc w:val="both"/>
      </w:pPr>
    </w:p>
    <w:p w14:paraId="3C417A9E" w14:textId="77777777" w:rsidR="00E64F42" w:rsidRDefault="00E64F42" w:rsidP="001045EC">
      <w:pPr>
        <w:shd w:val="clear" w:color="auto" w:fill="FFFFFF"/>
        <w:spacing w:line="360" w:lineRule="auto"/>
        <w:jc w:val="both"/>
      </w:pPr>
    </w:p>
    <w:p w14:paraId="3709DCAF" w14:textId="77777777" w:rsidR="00A42EC4" w:rsidRDefault="00A42EC4" w:rsidP="001045EC">
      <w:pPr>
        <w:shd w:val="clear" w:color="auto" w:fill="FFFFFF"/>
        <w:spacing w:line="360" w:lineRule="auto"/>
        <w:jc w:val="both"/>
      </w:pPr>
    </w:p>
    <w:p w14:paraId="106404E3" w14:textId="77777777" w:rsidR="00A42EC4" w:rsidRDefault="00A42EC4" w:rsidP="001045EC">
      <w:pPr>
        <w:shd w:val="clear" w:color="auto" w:fill="FFFFFF"/>
        <w:spacing w:line="360" w:lineRule="auto"/>
        <w:jc w:val="both"/>
      </w:pPr>
    </w:p>
    <w:p w14:paraId="681C2DBD" w14:textId="77777777" w:rsidR="00A42EC4" w:rsidRDefault="00A42EC4" w:rsidP="001045EC">
      <w:pPr>
        <w:shd w:val="clear" w:color="auto" w:fill="FFFFFF"/>
        <w:spacing w:line="360" w:lineRule="auto"/>
        <w:jc w:val="both"/>
      </w:pPr>
    </w:p>
    <w:p w14:paraId="1C138B1F" w14:textId="77777777" w:rsidR="00A42EC4" w:rsidRDefault="00A42EC4" w:rsidP="001045EC">
      <w:pPr>
        <w:shd w:val="clear" w:color="auto" w:fill="FFFFFF"/>
        <w:spacing w:line="360" w:lineRule="auto"/>
        <w:jc w:val="both"/>
      </w:pPr>
    </w:p>
    <w:p w14:paraId="34CCE779" w14:textId="77777777" w:rsidR="00A42EC4" w:rsidRDefault="00A42EC4" w:rsidP="001045EC">
      <w:pPr>
        <w:shd w:val="clear" w:color="auto" w:fill="FFFFFF"/>
        <w:spacing w:line="360" w:lineRule="auto"/>
        <w:jc w:val="both"/>
      </w:pPr>
    </w:p>
    <w:p w14:paraId="33D8E42D" w14:textId="77777777" w:rsidR="00A42EC4" w:rsidRDefault="00A42EC4" w:rsidP="001045EC">
      <w:pPr>
        <w:shd w:val="clear" w:color="auto" w:fill="FFFFFF"/>
        <w:spacing w:line="360" w:lineRule="auto"/>
        <w:jc w:val="both"/>
      </w:pPr>
    </w:p>
    <w:p w14:paraId="22B6564F" w14:textId="77777777" w:rsidR="00A42EC4" w:rsidRDefault="00A42EC4" w:rsidP="001045EC">
      <w:pPr>
        <w:shd w:val="clear" w:color="auto" w:fill="FFFFFF"/>
        <w:spacing w:line="360" w:lineRule="auto"/>
        <w:jc w:val="both"/>
      </w:pPr>
    </w:p>
    <w:p w14:paraId="4819E4DF" w14:textId="77777777" w:rsidR="00A42EC4" w:rsidRDefault="00A42EC4" w:rsidP="001045EC">
      <w:pPr>
        <w:shd w:val="clear" w:color="auto" w:fill="FFFFFF"/>
        <w:spacing w:line="360" w:lineRule="auto"/>
        <w:jc w:val="both"/>
      </w:pPr>
    </w:p>
    <w:p w14:paraId="246E267D" w14:textId="77777777" w:rsidR="00A42EC4" w:rsidRDefault="00A42EC4" w:rsidP="001045EC">
      <w:pPr>
        <w:shd w:val="clear" w:color="auto" w:fill="FFFFFF"/>
        <w:spacing w:line="360" w:lineRule="auto"/>
        <w:jc w:val="both"/>
      </w:pPr>
    </w:p>
    <w:p w14:paraId="30C75D55" w14:textId="77777777" w:rsidR="00E64F42" w:rsidRPr="00A42EC4" w:rsidRDefault="00A42EC4" w:rsidP="001045EC">
      <w:pPr>
        <w:shd w:val="clear" w:color="auto" w:fill="FFFFFF"/>
        <w:tabs>
          <w:tab w:val="left" w:leader="underscore" w:pos="9989"/>
        </w:tabs>
        <w:jc w:val="center"/>
      </w:pPr>
      <w:r w:rsidRPr="00A42EC4">
        <w:t xml:space="preserve">  </w:t>
      </w:r>
      <w:r w:rsidR="00E64F42" w:rsidRPr="00A42EC4">
        <w:t xml:space="preserve">                                                                                       </w:t>
      </w:r>
      <w:r w:rsidR="00854FB0">
        <w:t xml:space="preserve">      </w:t>
      </w:r>
      <w:r w:rsidR="00E64F42" w:rsidRPr="00A42EC4">
        <w:t xml:space="preserve"> </w:t>
      </w:r>
      <w:r w:rsidR="00854FB0">
        <w:t xml:space="preserve">                </w:t>
      </w:r>
      <w:r w:rsidR="00E64F42" w:rsidRPr="00A42EC4">
        <w:t>Anykščių rajono</w:t>
      </w:r>
      <w:r w:rsidR="00854FB0">
        <w:t xml:space="preserve"> savivaldybės</w:t>
      </w:r>
      <w:r w:rsidR="00E64F42" w:rsidRPr="00A42EC4">
        <w:t xml:space="preserve"> </w:t>
      </w:r>
    </w:p>
    <w:p w14:paraId="6B544A23" w14:textId="77777777" w:rsidR="00E64F42" w:rsidRPr="00A42EC4" w:rsidRDefault="00E64F42" w:rsidP="001045EC">
      <w:pPr>
        <w:shd w:val="clear" w:color="auto" w:fill="FFFFFF"/>
        <w:tabs>
          <w:tab w:val="left" w:leader="underscore" w:pos="9989"/>
        </w:tabs>
        <w:jc w:val="center"/>
      </w:pPr>
      <w:r w:rsidRPr="00A42EC4">
        <w:t xml:space="preserve">                                                                                    </w:t>
      </w:r>
      <w:r w:rsidR="00854FB0">
        <w:t xml:space="preserve">               </w:t>
      </w:r>
      <w:r w:rsidRPr="00A42EC4">
        <w:t>Garbės piliečio vardo</w:t>
      </w:r>
    </w:p>
    <w:p w14:paraId="1BAD0CC4" w14:textId="77777777" w:rsidR="00E64F42" w:rsidRPr="00A42EC4" w:rsidRDefault="00E64F42" w:rsidP="001045EC">
      <w:pPr>
        <w:shd w:val="clear" w:color="auto" w:fill="FFFFFF"/>
        <w:tabs>
          <w:tab w:val="left" w:leader="underscore" w:pos="9989"/>
        </w:tabs>
        <w:jc w:val="center"/>
      </w:pPr>
      <w:r w:rsidRPr="00A42EC4">
        <w:t xml:space="preserve">                                                                                   </w:t>
      </w:r>
      <w:r w:rsidR="00854FB0">
        <w:t xml:space="preserve">                            </w:t>
      </w:r>
      <w:r w:rsidRPr="00A42EC4">
        <w:t>suteikimo nuostatų</w:t>
      </w:r>
      <w:r w:rsidR="00854FB0">
        <w:t xml:space="preserve"> 3 priedas</w:t>
      </w:r>
    </w:p>
    <w:p w14:paraId="58CF6BFB" w14:textId="77777777" w:rsidR="00E64F42" w:rsidRPr="006956DC" w:rsidRDefault="00E64F42" w:rsidP="001045EC">
      <w:pPr>
        <w:shd w:val="clear" w:color="auto" w:fill="FFFFFF"/>
        <w:tabs>
          <w:tab w:val="left" w:leader="underscore" w:pos="9989"/>
        </w:tabs>
        <w:jc w:val="center"/>
      </w:pPr>
      <w:r w:rsidRPr="00A42EC4">
        <w:t xml:space="preserve">                                                                              </w:t>
      </w:r>
      <w:r w:rsidR="0064761D">
        <w:t xml:space="preserve">   </w:t>
      </w:r>
    </w:p>
    <w:p w14:paraId="286E5F8A" w14:textId="77777777" w:rsidR="00E64F42" w:rsidRPr="00A42EC4" w:rsidRDefault="00E64F42" w:rsidP="001045EC">
      <w:pPr>
        <w:shd w:val="clear" w:color="auto" w:fill="FFFFFF"/>
        <w:jc w:val="center"/>
        <w:rPr>
          <w:spacing w:val="-2"/>
        </w:rPr>
      </w:pPr>
    </w:p>
    <w:p w14:paraId="2D54056E" w14:textId="77777777" w:rsidR="00E64F42" w:rsidRDefault="00E64F42" w:rsidP="001045EC">
      <w:pPr>
        <w:shd w:val="clear" w:color="auto" w:fill="FFFFFF"/>
        <w:jc w:val="both"/>
        <w:rPr>
          <w:b/>
        </w:rPr>
      </w:pPr>
    </w:p>
    <w:p w14:paraId="0B610DB4" w14:textId="77777777" w:rsidR="00E64F42" w:rsidRDefault="00E64F42" w:rsidP="001045EC">
      <w:pPr>
        <w:shd w:val="clear" w:color="auto" w:fill="FFFFFF"/>
        <w:jc w:val="both"/>
        <w:rPr>
          <w:b/>
        </w:rPr>
      </w:pPr>
    </w:p>
    <w:p w14:paraId="25576378" w14:textId="77777777" w:rsidR="00E64F42" w:rsidRPr="00A42EC4" w:rsidRDefault="00854FB0" w:rsidP="001045EC">
      <w:pPr>
        <w:shd w:val="clear" w:color="auto" w:fill="FFFFFF"/>
        <w:ind w:firstLine="720"/>
        <w:jc w:val="center"/>
        <w:rPr>
          <w:spacing w:val="-2"/>
        </w:rPr>
      </w:pPr>
      <w:r>
        <w:rPr>
          <w:b/>
          <w:spacing w:val="-2"/>
        </w:rPr>
        <w:t xml:space="preserve">   </w:t>
      </w:r>
      <w:r w:rsidR="00E64F42">
        <w:rPr>
          <w:b/>
          <w:spacing w:val="-2"/>
        </w:rPr>
        <w:t xml:space="preserve">ANYKŠČIŲ RAJONO </w:t>
      </w:r>
      <w:r>
        <w:rPr>
          <w:b/>
          <w:spacing w:val="-2"/>
        </w:rPr>
        <w:t>SAVIVALDYBĖS</w:t>
      </w:r>
      <w:r w:rsidR="00E64F42">
        <w:rPr>
          <w:b/>
          <w:spacing w:val="-2"/>
        </w:rPr>
        <w:t xml:space="preserve">                        </w:t>
      </w:r>
      <w:r>
        <w:rPr>
          <w:b/>
          <w:spacing w:val="-2"/>
        </w:rPr>
        <w:t xml:space="preserve">     </w:t>
      </w:r>
      <w:r w:rsidR="00E64F42">
        <w:rPr>
          <w:b/>
          <w:spacing w:val="-2"/>
        </w:rPr>
        <w:t xml:space="preserve">         </w:t>
      </w:r>
      <w:proofErr w:type="spellStart"/>
      <w:r w:rsidR="00E64F42" w:rsidRPr="00A42EC4">
        <w:rPr>
          <w:i/>
          <w:spacing w:val="-1"/>
        </w:rPr>
        <w:t>Savivaldybės</w:t>
      </w:r>
      <w:proofErr w:type="spellEnd"/>
    </w:p>
    <w:p w14:paraId="248FCB76" w14:textId="77777777" w:rsidR="00E64F42" w:rsidRPr="00A42EC4" w:rsidRDefault="00854FB0" w:rsidP="001045EC">
      <w:pPr>
        <w:shd w:val="clear" w:color="auto" w:fill="FFFFFF"/>
        <w:ind w:firstLine="720"/>
        <w:jc w:val="center"/>
        <w:rPr>
          <w:i/>
          <w:spacing w:val="-1"/>
        </w:rPr>
      </w:pPr>
      <w:r>
        <w:rPr>
          <w:b/>
          <w:spacing w:val="-2"/>
        </w:rPr>
        <w:t xml:space="preserve">     </w:t>
      </w:r>
      <w:r w:rsidR="00E64F42" w:rsidRPr="00A42EC4">
        <w:rPr>
          <w:b/>
          <w:spacing w:val="-2"/>
        </w:rPr>
        <w:t>GARBĖS PILIETIS</w:t>
      </w:r>
      <w:r w:rsidR="00E64F42" w:rsidRPr="00A42EC4">
        <w:rPr>
          <w:spacing w:val="-2"/>
        </w:rPr>
        <w:t xml:space="preserve">                                         </w:t>
      </w:r>
      <w:r>
        <w:rPr>
          <w:spacing w:val="-2"/>
        </w:rPr>
        <w:t xml:space="preserve">            </w:t>
      </w:r>
      <w:r w:rsidR="00E64F42" w:rsidRPr="00A42EC4">
        <w:rPr>
          <w:spacing w:val="-2"/>
        </w:rPr>
        <w:t xml:space="preserve">           </w:t>
      </w:r>
      <w:r w:rsidR="00E64F42" w:rsidRPr="00A42EC4">
        <w:rPr>
          <w:i/>
          <w:spacing w:val="-1"/>
        </w:rPr>
        <w:t>herbas</w:t>
      </w:r>
    </w:p>
    <w:p w14:paraId="3B7D31AE" w14:textId="77777777" w:rsidR="00E64F42" w:rsidRDefault="00E64F42" w:rsidP="001045EC">
      <w:pPr>
        <w:shd w:val="clear" w:color="auto" w:fill="FFFFFF"/>
        <w:ind w:firstLine="720"/>
        <w:jc w:val="both"/>
        <w:rPr>
          <w:b/>
          <w:i/>
          <w:spacing w:val="-1"/>
        </w:rPr>
      </w:pPr>
      <w:r>
        <w:rPr>
          <w:b/>
          <w:spacing w:val="-1"/>
        </w:rPr>
        <w:t xml:space="preserve">                                                                                   </w:t>
      </w:r>
      <w:r w:rsidR="00854FB0">
        <w:rPr>
          <w:b/>
          <w:spacing w:val="-1"/>
        </w:rPr>
        <w:t xml:space="preserve"> </w:t>
      </w:r>
      <w:r>
        <w:rPr>
          <w:b/>
          <w:spacing w:val="-1"/>
        </w:rPr>
        <w:t xml:space="preserve">                              </w:t>
      </w:r>
    </w:p>
    <w:p w14:paraId="4CE7A272" w14:textId="77777777" w:rsidR="00E64F42" w:rsidRDefault="00E64F42" w:rsidP="001045EC">
      <w:pPr>
        <w:shd w:val="clear" w:color="auto" w:fill="FFFFFF"/>
        <w:jc w:val="center"/>
        <w:rPr>
          <w:b/>
          <w:spacing w:val="-2"/>
        </w:rPr>
      </w:pPr>
    </w:p>
    <w:p w14:paraId="6D4FDF21" w14:textId="77777777" w:rsidR="00E64F42" w:rsidRDefault="00E64F42" w:rsidP="001045EC">
      <w:pPr>
        <w:shd w:val="clear" w:color="auto" w:fill="FFFFFF"/>
        <w:jc w:val="center"/>
        <w:rPr>
          <w:b/>
          <w:spacing w:val="-2"/>
        </w:rPr>
      </w:pPr>
    </w:p>
    <w:p w14:paraId="2C2FEE86" w14:textId="77777777" w:rsidR="00E64F42" w:rsidRDefault="00E64F42" w:rsidP="001045EC">
      <w:pPr>
        <w:shd w:val="clear" w:color="auto" w:fill="FFFFFF"/>
        <w:rPr>
          <w:b/>
          <w:spacing w:val="-2"/>
        </w:rPr>
      </w:pPr>
      <w:r>
        <w:rPr>
          <w:b/>
          <w:spacing w:val="-2"/>
        </w:rPr>
        <w:t xml:space="preserve">                       ___________________________________</w:t>
      </w:r>
    </w:p>
    <w:p w14:paraId="45DE5622" w14:textId="77777777" w:rsidR="00E64F42" w:rsidRDefault="00E64F42" w:rsidP="001045EC">
      <w:pPr>
        <w:shd w:val="clear" w:color="auto" w:fill="FFFFFF"/>
        <w:tabs>
          <w:tab w:val="center" w:pos="5757"/>
        </w:tabs>
        <w:jc w:val="both"/>
        <w:rPr>
          <w:b/>
          <w:sz w:val="20"/>
          <w:szCs w:val="20"/>
        </w:rPr>
      </w:pPr>
      <w:r w:rsidRPr="00A42EC4">
        <w:t xml:space="preserve">                                    </w:t>
      </w:r>
      <w:r w:rsidR="00854FB0">
        <w:t xml:space="preserve">      </w:t>
      </w:r>
      <w:r w:rsidRPr="00A42EC4">
        <w:t xml:space="preserve"> </w:t>
      </w:r>
      <w:r w:rsidRPr="00A42EC4">
        <w:rPr>
          <w:sz w:val="20"/>
          <w:szCs w:val="20"/>
        </w:rPr>
        <w:t>(vardas, pavardė)</w:t>
      </w:r>
    </w:p>
    <w:p w14:paraId="7D9B2CD1" w14:textId="77777777" w:rsidR="00E64F42" w:rsidRDefault="00E64F42" w:rsidP="001045EC">
      <w:pPr>
        <w:shd w:val="clear" w:color="auto" w:fill="FFFFFF"/>
        <w:rPr>
          <w:b/>
          <w:spacing w:val="-2"/>
        </w:rPr>
      </w:pPr>
      <w:r>
        <w:rPr>
          <w:b/>
          <w:spacing w:val="-2"/>
        </w:rPr>
        <w:t xml:space="preserve">                                             </w:t>
      </w:r>
    </w:p>
    <w:p w14:paraId="45133F4B" w14:textId="77777777" w:rsidR="00E64F42" w:rsidRDefault="00E64F42" w:rsidP="001045EC">
      <w:pPr>
        <w:shd w:val="clear" w:color="auto" w:fill="FFFFFF"/>
        <w:rPr>
          <w:b/>
          <w:spacing w:val="-2"/>
        </w:rPr>
      </w:pPr>
      <w:r>
        <w:rPr>
          <w:b/>
          <w:spacing w:val="-2"/>
        </w:rPr>
        <w:t xml:space="preserve">                                          PAŽYMĖJIMAS Nr. </w:t>
      </w:r>
    </w:p>
    <w:p w14:paraId="0E6FF358" w14:textId="77777777" w:rsidR="00E64F42" w:rsidRDefault="00E64F42" w:rsidP="001045EC">
      <w:pPr>
        <w:shd w:val="clear" w:color="auto" w:fill="FFFFFF"/>
        <w:jc w:val="center"/>
        <w:rPr>
          <w:b/>
          <w:spacing w:val="-2"/>
        </w:rPr>
      </w:pPr>
    </w:p>
    <w:p w14:paraId="77D73B4D" w14:textId="77777777" w:rsidR="00E64F42" w:rsidRDefault="00E64F42" w:rsidP="001045EC">
      <w:pPr>
        <w:shd w:val="clear" w:color="auto" w:fill="FFFFFF"/>
        <w:jc w:val="center"/>
        <w:rPr>
          <w:b/>
          <w:spacing w:val="-2"/>
        </w:rPr>
      </w:pPr>
    </w:p>
    <w:p w14:paraId="170AEBFE" w14:textId="77777777" w:rsidR="00E64F42" w:rsidRPr="00A42EC4" w:rsidRDefault="00E64F42" w:rsidP="001045EC">
      <w:pPr>
        <w:shd w:val="clear" w:color="auto" w:fill="FFFFFF"/>
        <w:rPr>
          <w:spacing w:val="-2"/>
        </w:rPr>
      </w:pPr>
      <w:r w:rsidRPr="00A42EC4">
        <w:rPr>
          <w:i/>
          <w:spacing w:val="-1"/>
        </w:rPr>
        <w:t xml:space="preserve">       Nuotrauka</w:t>
      </w:r>
    </w:p>
    <w:p w14:paraId="190C1BDC" w14:textId="77777777" w:rsidR="00E64F42" w:rsidRPr="00A42EC4" w:rsidRDefault="00E64F42" w:rsidP="001045EC">
      <w:pPr>
        <w:shd w:val="clear" w:color="auto" w:fill="FFFFFF"/>
        <w:ind w:firstLine="720"/>
        <w:jc w:val="both"/>
        <w:rPr>
          <w:spacing w:val="-1"/>
        </w:rPr>
      </w:pPr>
      <w:r>
        <w:rPr>
          <w:b/>
          <w:spacing w:val="-1"/>
        </w:rPr>
        <w:t xml:space="preserve">                                                                                 </w:t>
      </w:r>
      <w:r w:rsidRPr="00A42EC4">
        <w:rPr>
          <w:spacing w:val="-1"/>
        </w:rPr>
        <w:t>Anykščių rajono</w:t>
      </w:r>
      <w:r w:rsidR="00854FB0">
        <w:rPr>
          <w:spacing w:val="-1"/>
        </w:rPr>
        <w:t xml:space="preserve"> savivaldybės</w:t>
      </w:r>
      <w:r w:rsidRPr="00A42EC4">
        <w:rPr>
          <w:spacing w:val="-1"/>
        </w:rPr>
        <w:t xml:space="preserve"> meras </w:t>
      </w:r>
    </w:p>
    <w:p w14:paraId="00957D53" w14:textId="77777777" w:rsidR="00E64F42" w:rsidRPr="00A42EC4" w:rsidRDefault="00E64F42" w:rsidP="001045EC">
      <w:pPr>
        <w:shd w:val="clear" w:color="auto" w:fill="FFFFFF"/>
        <w:ind w:firstLine="720"/>
        <w:jc w:val="both"/>
      </w:pPr>
      <w:r w:rsidRPr="00A42EC4">
        <w:t xml:space="preserve">                                                                                           (data) </w:t>
      </w:r>
    </w:p>
    <w:p w14:paraId="01F587B0" w14:textId="77777777" w:rsidR="00E64F42" w:rsidRPr="00A42EC4" w:rsidRDefault="00E64F42" w:rsidP="001045EC">
      <w:pPr>
        <w:shd w:val="clear" w:color="auto" w:fill="FFFFFF"/>
        <w:ind w:firstLine="720"/>
        <w:jc w:val="both"/>
      </w:pPr>
      <w:r w:rsidRPr="00A42EC4">
        <w:t xml:space="preserve">                                                                                            V.A.</w:t>
      </w:r>
    </w:p>
    <w:p w14:paraId="436316B2" w14:textId="77777777" w:rsidR="00E64F42" w:rsidRDefault="00E64F42" w:rsidP="001045EC">
      <w:pPr>
        <w:shd w:val="clear" w:color="auto" w:fill="FFFFFF"/>
        <w:jc w:val="center"/>
        <w:rPr>
          <w:b/>
          <w:spacing w:val="-2"/>
        </w:rPr>
      </w:pPr>
    </w:p>
    <w:p w14:paraId="4B6A9300" w14:textId="77777777" w:rsidR="00E64F42" w:rsidRDefault="00E64F42" w:rsidP="001045EC">
      <w:pPr>
        <w:shd w:val="clear" w:color="auto" w:fill="FFFFFF"/>
        <w:jc w:val="center"/>
        <w:rPr>
          <w:b/>
          <w:spacing w:val="-2"/>
        </w:rPr>
      </w:pPr>
      <w:r>
        <w:rPr>
          <w:b/>
          <w:spacing w:val="-2"/>
        </w:rPr>
        <w:t>---------</w:t>
      </w:r>
    </w:p>
    <w:p w14:paraId="52963A8B" w14:textId="77777777" w:rsidR="00E64F42" w:rsidRDefault="00E64F42" w:rsidP="001045EC">
      <w:pPr>
        <w:shd w:val="clear" w:color="auto" w:fill="FFFFFF"/>
        <w:jc w:val="both"/>
        <w:rPr>
          <w:b/>
        </w:rPr>
      </w:pPr>
    </w:p>
    <w:p w14:paraId="6850D4A3" w14:textId="77777777" w:rsidR="00E64F42" w:rsidRPr="00A42EC4" w:rsidRDefault="00E64F42" w:rsidP="001045EC">
      <w:pPr>
        <w:shd w:val="clear" w:color="auto" w:fill="FFFFFF"/>
        <w:jc w:val="both"/>
      </w:pPr>
      <w:r w:rsidRPr="00A42EC4">
        <w:t>(</w:t>
      </w:r>
      <w:r w:rsidRPr="00A42EC4">
        <w:rPr>
          <w:i/>
        </w:rPr>
        <w:t>Kita pažymėjimo pusė</w:t>
      </w:r>
      <w:r w:rsidRPr="00A42EC4">
        <w:t>)</w:t>
      </w:r>
    </w:p>
    <w:p w14:paraId="7FFA71DD" w14:textId="77777777" w:rsidR="00E64F42" w:rsidRDefault="00E64F42" w:rsidP="001045EC">
      <w:pPr>
        <w:shd w:val="clear" w:color="auto" w:fill="FFFFFF"/>
        <w:ind w:firstLine="720"/>
        <w:jc w:val="both"/>
        <w:rPr>
          <w:b/>
        </w:rPr>
      </w:pPr>
    </w:p>
    <w:p w14:paraId="45EF26C4" w14:textId="77777777" w:rsidR="00E64F42" w:rsidRDefault="00E64F42" w:rsidP="001045EC">
      <w:pPr>
        <w:shd w:val="clear" w:color="auto" w:fill="FFFFFF"/>
        <w:ind w:firstLine="720"/>
        <w:jc w:val="both"/>
        <w:rPr>
          <w:b/>
        </w:rPr>
      </w:pPr>
    </w:p>
    <w:p w14:paraId="02AF143C" w14:textId="77777777" w:rsidR="00E64F42" w:rsidRPr="0064761D" w:rsidRDefault="00E64F42" w:rsidP="001045EC">
      <w:pPr>
        <w:shd w:val="clear" w:color="auto" w:fill="FFFFFF"/>
        <w:tabs>
          <w:tab w:val="left" w:leader="dot" w:pos="2971"/>
          <w:tab w:val="left" w:leader="dot" w:pos="8006"/>
          <w:tab w:val="left" w:leader="dot" w:pos="9706"/>
        </w:tabs>
        <w:rPr>
          <w:sz w:val="20"/>
          <w:szCs w:val="20"/>
        </w:rPr>
      </w:pPr>
      <w:r w:rsidRPr="00046978">
        <w:rPr>
          <w:spacing w:val="-7"/>
          <w:sz w:val="20"/>
          <w:szCs w:val="20"/>
        </w:rPr>
        <w:t>20</w:t>
      </w:r>
      <w:r w:rsidR="00F648C3" w:rsidRPr="00046978">
        <w:rPr>
          <w:spacing w:val="-7"/>
          <w:sz w:val="20"/>
          <w:szCs w:val="20"/>
        </w:rPr>
        <w:t>23</w:t>
      </w:r>
      <w:r w:rsidRPr="00046978">
        <w:rPr>
          <w:spacing w:val="-7"/>
          <w:sz w:val="20"/>
          <w:szCs w:val="20"/>
        </w:rPr>
        <w:t xml:space="preserve"> m. gegužės 2</w:t>
      </w:r>
      <w:r w:rsidR="00F648C3" w:rsidRPr="00046978">
        <w:rPr>
          <w:spacing w:val="-7"/>
          <w:sz w:val="20"/>
          <w:szCs w:val="20"/>
        </w:rPr>
        <w:t>5</w:t>
      </w:r>
      <w:r w:rsidRPr="00046978">
        <w:rPr>
          <w:spacing w:val="-7"/>
          <w:sz w:val="20"/>
          <w:szCs w:val="20"/>
        </w:rPr>
        <w:t xml:space="preserve"> d.</w:t>
      </w:r>
      <w:r w:rsidRPr="00046978">
        <w:rPr>
          <w:sz w:val="20"/>
          <w:szCs w:val="20"/>
        </w:rPr>
        <w:t xml:space="preserve"> </w:t>
      </w:r>
      <w:r w:rsidRPr="0064761D">
        <w:rPr>
          <w:sz w:val="20"/>
          <w:szCs w:val="20"/>
        </w:rPr>
        <w:t xml:space="preserve">Anykščių rajono savivaldybės tarybos </w:t>
      </w:r>
    </w:p>
    <w:p w14:paraId="11A7EBE9" w14:textId="77777777" w:rsidR="00E64F42" w:rsidRPr="0064761D" w:rsidRDefault="00E64F42" w:rsidP="001045EC">
      <w:pPr>
        <w:shd w:val="clear" w:color="auto" w:fill="FFFFFF"/>
        <w:tabs>
          <w:tab w:val="left" w:leader="dot" w:pos="2971"/>
          <w:tab w:val="left" w:leader="dot" w:pos="8006"/>
          <w:tab w:val="left" w:leader="dot" w:pos="9706"/>
        </w:tabs>
        <w:rPr>
          <w:spacing w:val="-13"/>
          <w:sz w:val="20"/>
          <w:szCs w:val="20"/>
        </w:rPr>
      </w:pPr>
      <w:r w:rsidRPr="0064761D">
        <w:rPr>
          <w:spacing w:val="-2"/>
          <w:sz w:val="20"/>
          <w:szCs w:val="20"/>
        </w:rPr>
        <w:t>sprendimu Nr. 1-TS-    parvirtintos Anykščių rajono</w:t>
      </w:r>
      <w:r w:rsidR="00854FB0">
        <w:rPr>
          <w:spacing w:val="-2"/>
          <w:sz w:val="20"/>
          <w:szCs w:val="20"/>
        </w:rPr>
        <w:t xml:space="preserve"> savivaldybės</w:t>
      </w:r>
      <w:r w:rsidRPr="0064761D">
        <w:rPr>
          <w:spacing w:val="-2"/>
          <w:sz w:val="20"/>
          <w:szCs w:val="20"/>
        </w:rPr>
        <w:t xml:space="preserve"> garbės piliečio teisės</w:t>
      </w:r>
    </w:p>
    <w:p w14:paraId="72120044" w14:textId="77777777" w:rsidR="00E64F42" w:rsidRPr="0064761D" w:rsidRDefault="00E64F42" w:rsidP="001045EC">
      <w:pPr>
        <w:shd w:val="clear" w:color="auto" w:fill="FFFFFF"/>
        <w:tabs>
          <w:tab w:val="left" w:leader="dot" w:pos="2971"/>
          <w:tab w:val="left" w:leader="dot" w:pos="8006"/>
          <w:tab w:val="left" w:leader="dot" w:pos="9706"/>
        </w:tabs>
        <w:rPr>
          <w:sz w:val="20"/>
          <w:szCs w:val="20"/>
        </w:rPr>
      </w:pPr>
      <w:r w:rsidRPr="0064761D">
        <w:rPr>
          <w:sz w:val="20"/>
          <w:szCs w:val="20"/>
        </w:rPr>
        <w:t xml:space="preserve"> </w:t>
      </w:r>
    </w:p>
    <w:p w14:paraId="37A13181" w14:textId="77777777" w:rsidR="00E64F42" w:rsidRPr="0064761D" w:rsidRDefault="00E64F42" w:rsidP="001045EC">
      <w:pPr>
        <w:shd w:val="clear" w:color="auto" w:fill="FFFFFF"/>
        <w:ind w:firstLine="720"/>
        <w:jc w:val="both"/>
        <w:rPr>
          <w:sz w:val="20"/>
          <w:szCs w:val="20"/>
        </w:rPr>
      </w:pPr>
      <w:r w:rsidRPr="0064761D">
        <w:rPr>
          <w:sz w:val="20"/>
          <w:szCs w:val="20"/>
        </w:rPr>
        <w:t>16. Garbės pilietis turi šias teises:</w:t>
      </w:r>
    </w:p>
    <w:p w14:paraId="3DF504FE" w14:textId="77777777" w:rsidR="00E64F42" w:rsidRPr="0064761D" w:rsidRDefault="0064761D" w:rsidP="001045EC">
      <w:pPr>
        <w:shd w:val="clear" w:color="auto" w:fill="FFFFFF"/>
        <w:ind w:firstLine="720"/>
        <w:jc w:val="both"/>
        <w:rPr>
          <w:sz w:val="20"/>
          <w:szCs w:val="20"/>
        </w:rPr>
      </w:pPr>
      <w:r w:rsidRPr="0064761D">
        <w:rPr>
          <w:sz w:val="20"/>
          <w:szCs w:val="20"/>
        </w:rPr>
        <w:t xml:space="preserve">16.1. </w:t>
      </w:r>
      <w:r w:rsidR="00E64F42" w:rsidRPr="0064761D">
        <w:rPr>
          <w:sz w:val="20"/>
          <w:szCs w:val="20"/>
        </w:rPr>
        <w:t>dalyvauti (bendruomenės atstovo teisėmis) ir Savivaldybės tarybos veiklos reglamento nustatyta tvarka pasisakyti Savivaldybės tarybos bei jos komitetų posėdžiuose;</w:t>
      </w:r>
    </w:p>
    <w:p w14:paraId="7BCD6A06" w14:textId="77777777" w:rsidR="00E64F42" w:rsidRPr="0064761D" w:rsidRDefault="00E64F42" w:rsidP="001045EC">
      <w:pPr>
        <w:shd w:val="clear" w:color="auto" w:fill="FFFFFF"/>
        <w:ind w:firstLine="720"/>
        <w:jc w:val="both"/>
        <w:rPr>
          <w:sz w:val="20"/>
          <w:szCs w:val="20"/>
        </w:rPr>
      </w:pPr>
      <w:r w:rsidRPr="0064761D">
        <w:rPr>
          <w:sz w:val="20"/>
          <w:szCs w:val="20"/>
        </w:rPr>
        <w:t>16.2. nemokamai lankytis Anykščių krašto muziejuose bei rajono teritorijoje vykstančiuose renginiuose, kuriuos organi</w:t>
      </w:r>
      <w:r w:rsidR="0064761D">
        <w:rPr>
          <w:sz w:val="20"/>
          <w:szCs w:val="20"/>
        </w:rPr>
        <w:t>zuoja Savivaldybės institucijos;</w:t>
      </w:r>
      <w:r w:rsidRPr="0064761D">
        <w:rPr>
          <w:sz w:val="20"/>
          <w:szCs w:val="20"/>
        </w:rPr>
        <w:t xml:space="preserve">  </w:t>
      </w:r>
    </w:p>
    <w:p w14:paraId="12695BA6" w14:textId="77777777" w:rsidR="0064761D" w:rsidRPr="002D7B22" w:rsidRDefault="0064761D" w:rsidP="001045EC">
      <w:pPr>
        <w:shd w:val="clear" w:color="auto" w:fill="FFFFFF"/>
        <w:ind w:firstLine="720"/>
        <w:jc w:val="both"/>
        <w:rPr>
          <w:sz w:val="20"/>
          <w:szCs w:val="20"/>
        </w:rPr>
      </w:pPr>
      <w:r w:rsidRPr="002D7B22">
        <w:rPr>
          <w:sz w:val="20"/>
          <w:szCs w:val="20"/>
        </w:rPr>
        <w:t>16.3. savo asmens spauduose, vizitinėse kortelėse ir privačiuose blankuose naudoti suteiktą titulą;</w:t>
      </w:r>
    </w:p>
    <w:p w14:paraId="6EED9F55" w14:textId="77777777" w:rsidR="0064761D" w:rsidRPr="0064761D" w:rsidRDefault="0064761D" w:rsidP="001045EC">
      <w:pPr>
        <w:shd w:val="clear" w:color="auto" w:fill="FFFFFF"/>
        <w:ind w:firstLine="720"/>
        <w:jc w:val="both"/>
        <w:rPr>
          <w:sz w:val="20"/>
          <w:szCs w:val="20"/>
        </w:rPr>
      </w:pPr>
      <w:r w:rsidRPr="002D7B22">
        <w:rPr>
          <w:sz w:val="20"/>
          <w:szCs w:val="20"/>
        </w:rPr>
        <w:t>16.4. Garbės piliečio atminimui po mirties įa</w:t>
      </w:r>
      <w:r w:rsidR="00854FB0">
        <w:rPr>
          <w:sz w:val="20"/>
          <w:szCs w:val="20"/>
        </w:rPr>
        <w:t>m</w:t>
      </w:r>
      <w:r w:rsidRPr="002D7B22">
        <w:rPr>
          <w:sz w:val="20"/>
          <w:szCs w:val="20"/>
        </w:rPr>
        <w:t>žinti  atidengiama memorialinė lenta ant pastato (suderinus su pastato savininku), labiausiai susijusiu su Garbės piliečio gyvenimu ar veikla Anykščių rajone, arba pasirenkamas kitas įamžinimo būdas (Garbės piliečio vardu pavadinama gatvė, aikštė, skveras ar įstaiga).</w:t>
      </w:r>
    </w:p>
    <w:p w14:paraId="2D066A47" w14:textId="77777777" w:rsidR="00E64F42" w:rsidRPr="0064761D" w:rsidRDefault="00E64F42" w:rsidP="001045EC">
      <w:pPr>
        <w:shd w:val="clear" w:color="auto" w:fill="FFFFFF"/>
        <w:jc w:val="both"/>
        <w:rPr>
          <w:sz w:val="20"/>
          <w:szCs w:val="20"/>
        </w:rPr>
      </w:pPr>
    </w:p>
    <w:p w14:paraId="6A27FCEF" w14:textId="77777777" w:rsidR="00E64F42" w:rsidRPr="00A42EC4" w:rsidRDefault="00E64F42" w:rsidP="001045EC">
      <w:pPr>
        <w:shd w:val="clear" w:color="auto" w:fill="FFFFFF"/>
        <w:jc w:val="both"/>
      </w:pPr>
    </w:p>
    <w:p w14:paraId="1B1F402F" w14:textId="77777777" w:rsidR="00E64F42" w:rsidRDefault="00E64F42" w:rsidP="001045EC">
      <w:pPr>
        <w:shd w:val="clear" w:color="auto" w:fill="FFFFFF"/>
        <w:jc w:val="both"/>
        <w:rPr>
          <w:color w:val="FF0000"/>
        </w:rPr>
      </w:pPr>
    </w:p>
    <w:p w14:paraId="18EDF902" w14:textId="77777777" w:rsidR="00E64F42" w:rsidRDefault="00E64F42" w:rsidP="001045EC">
      <w:pPr>
        <w:shd w:val="clear" w:color="auto" w:fill="FFFFFF"/>
        <w:jc w:val="both"/>
        <w:rPr>
          <w:color w:val="FF0000"/>
        </w:rPr>
      </w:pPr>
    </w:p>
    <w:p w14:paraId="7C768276" w14:textId="77777777" w:rsidR="0005058E" w:rsidRDefault="0005058E" w:rsidP="001045EC">
      <w:pPr>
        <w:shd w:val="clear" w:color="auto" w:fill="FFFFFF"/>
        <w:jc w:val="both"/>
        <w:rPr>
          <w:color w:val="FF0000"/>
        </w:rPr>
      </w:pPr>
    </w:p>
    <w:p w14:paraId="6977E6AB" w14:textId="77777777" w:rsidR="0005058E" w:rsidRDefault="0005058E" w:rsidP="001045EC">
      <w:pPr>
        <w:shd w:val="clear" w:color="auto" w:fill="FFFFFF"/>
        <w:jc w:val="both"/>
        <w:rPr>
          <w:color w:val="FF0000"/>
        </w:rPr>
      </w:pPr>
    </w:p>
    <w:p w14:paraId="37D92D6D" w14:textId="77777777" w:rsidR="00E64F42" w:rsidRDefault="00E64F42" w:rsidP="001045EC">
      <w:pPr>
        <w:shd w:val="clear" w:color="auto" w:fill="FFFFFF"/>
        <w:jc w:val="both"/>
      </w:pPr>
    </w:p>
    <w:p w14:paraId="21B07961" w14:textId="77777777" w:rsidR="00F648C3" w:rsidRDefault="00F648C3" w:rsidP="001045EC">
      <w:pPr>
        <w:shd w:val="clear" w:color="auto" w:fill="FFFFFF"/>
        <w:jc w:val="both"/>
      </w:pPr>
    </w:p>
    <w:p w14:paraId="0A2D3C5C" w14:textId="77777777" w:rsidR="00F648C3" w:rsidRDefault="00F648C3" w:rsidP="001045EC">
      <w:pPr>
        <w:shd w:val="clear" w:color="auto" w:fill="FFFFFF"/>
        <w:jc w:val="both"/>
      </w:pPr>
    </w:p>
    <w:p w14:paraId="047138CB" w14:textId="77777777" w:rsidR="00E64F42" w:rsidRDefault="00E64F42" w:rsidP="001045EC">
      <w:pPr>
        <w:shd w:val="clear" w:color="auto" w:fill="FFFFFF"/>
        <w:jc w:val="both"/>
      </w:pPr>
    </w:p>
    <w:p w14:paraId="069C6D09" w14:textId="77777777" w:rsidR="00E64F42" w:rsidRDefault="00E64F42" w:rsidP="001045EC">
      <w:pPr>
        <w:shd w:val="clear" w:color="auto" w:fill="FFFFFF"/>
        <w:jc w:val="both"/>
      </w:pPr>
    </w:p>
    <w:p w14:paraId="3A0FA8F8" w14:textId="77777777" w:rsidR="00E64F42" w:rsidRDefault="00E64F42" w:rsidP="001045EC">
      <w:pPr>
        <w:shd w:val="clear" w:color="auto" w:fill="FFFFFF"/>
        <w:jc w:val="both"/>
      </w:pPr>
    </w:p>
    <w:p w14:paraId="05D1FC80" w14:textId="77777777" w:rsidR="00E64F42" w:rsidRDefault="00E64F42" w:rsidP="001045EC">
      <w:pPr>
        <w:shd w:val="clear" w:color="auto" w:fill="FFFFFF"/>
        <w:jc w:val="both"/>
      </w:pPr>
    </w:p>
    <w:p w14:paraId="63D07C23" w14:textId="77777777" w:rsidR="00E64F42" w:rsidRDefault="006956DC" w:rsidP="001045EC">
      <w:pPr>
        <w:shd w:val="clear" w:color="auto" w:fill="FFFFFF"/>
      </w:pPr>
      <w:r>
        <w:t xml:space="preserve">  </w:t>
      </w:r>
      <w:r w:rsidR="00E64F42">
        <w:t xml:space="preserve">                                                                                                   PATVIRTINTA </w:t>
      </w:r>
    </w:p>
    <w:p w14:paraId="5037290D" w14:textId="77777777" w:rsidR="00E64F42" w:rsidRDefault="00E64F42" w:rsidP="001045EC">
      <w:pPr>
        <w:shd w:val="clear" w:color="auto" w:fill="FFFFFF"/>
        <w:jc w:val="right"/>
        <w:rPr>
          <w:spacing w:val="-2"/>
        </w:rPr>
      </w:pPr>
      <w:r>
        <w:rPr>
          <w:spacing w:val="-2"/>
        </w:rPr>
        <w:t xml:space="preserve">Anykščių rajono savivaldybės tarybos </w:t>
      </w:r>
    </w:p>
    <w:p w14:paraId="6F2EA57F" w14:textId="77777777" w:rsidR="00E64F42" w:rsidRDefault="00E64F42" w:rsidP="001045EC">
      <w:pPr>
        <w:shd w:val="clear" w:color="auto" w:fill="FFFFFF"/>
        <w:jc w:val="center"/>
        <w:rPr>
          <w:spacing w:val="-2"/>
        </w:rPr>
      </w:pPr>
      <w:r w:rsidRPr="00A1060B">
        <w:rPr>
          <w:spacing w:val="-2"/>
        </w:rPr>
        <w:t xml:space="preserve">                                                                                          </w:t>
      </w:r>
      <w:r w:rsidR="00F648C3" w:rsidRPr="00A1060B">
        <w:rPr>
          <w:spacing w:val="-2"/>
        </w:rPr>
        <w:t xml:space="preserve">        </w:t>
      </w:r>
      <w:r w:rsidR="00A1060B" w:rsidRPr="00A1060B">
        <w:rPr>
          <w:spacing w:val="-2"/>
        </w:rPr>
        <w:t>20</w:t>
      </w:r>
      <w:r w:rsidR="00046978">
        <w:rPr>
          <w:spacing w:val="-2"/>
        </w:rPr>
        <w:t>23</w:t>
      </w:r>
      <w:r w:rsidRPr="00A1060B">
        <w:rPr>
          <w:spacing w:val="-2"/>
        </w:rPr>
        <w:t xml:space="preserve">  </w:t>
      </w:r>
      <w:r>
        <w:rPr>
          <w:spacing w:val="-2"/>
        </w:rPr>
        <w:t xml:space="preserve">m. gegužės </w:t>
      </w:r>
      <w:r w:rsidRPr="00A1060B">
        <w:rPr>
          <w:spacing w:val="-2"/>
        </w:rPr>
        <w:t>2</w:t>
      </w:r>
      <w:r w:rsidR="00046978">
        <w:rPr>
          <w:spacing w:val="-2"/>
        </w:rPr>
        <w:t>5</w:t>
      </w:r>
      <w:r>
        <w:rPr>
          <w:spacing w:val="-2"/>
        </w:rPr>
        <w:t xml:space="preserve"> d. sprendimu </w:t>
      </w:r>
    </w:p>
    <w:p w14:paraId="6B8FE7CE" w14:textId="77777777" w:rsidR="00E64F42" w:rsidRDefault="00E64F42" w:rsidP="001045EC">
      <w:pPr>
        <w:shd w:val="clear" w:color="auto" w:fill="FFFFFF"/>
        <w:jc w:val="center"/>
      </w:pPr>
      <w:r>
        <w:rPr>
          <w:spacing w:val="-2"/>
        </w:rPr>
        <w:t xml:space="preserve">                                                     </w:t>
      </w:r>
      <w:r w:rsidR="00F648C3">
        <w:rPr>
          <w:spacing w:val="-2"/>
        </w:rPr>
        <w:t xml:space="preserve">     </w:t>
      </w:r>
      <w:r w:rsidR="00A1060B">
        <w:rPr>
          <w:spacing w:val="-2"/>
        </w:rPr>
        <w:t xml:space="preserve">  </w:t>
      </w:r>
      <w:r>
        <w:rPr>
          <w:spacing w:val="-2"/>
        </w:rPr>
        <w:t>Nr. 1-TS</w:t>
      </w:r>
      <w:r w:rsidR="00F648C3">
        <w:rPr>
          <w:spacing w:val="-2"/>
        </w:rPr>
        <w:t>-</w:t>
      </w:r>
    </w:p>
    <w:p w14:paraId="0ABCAE9E" w14:textId="77777777" w:rsidR="00E64F42" w:rsidRDefault="00E64F42" w:rsidP="001045EC">
      <w:pPr>
        <w:shd w:val="clear" w:color="auto" w:fill="FFFFFF"/>
        <w:ind w:firstLine="720"/>
        <w:jc w:val="both"/>
        <w:rPr>
          <w:b/>
          <w:bCs/>
          <w:spacing w:val="-1"/>
        </w:rPr>
      </w:pPr>
    </w:p>
    <w:p w14:paraId="0383A2B8" w14:textId="77777777" w:rsidR="00A42EC4" w:rsidRDefault="00E64F42" w:rsidP="001045EC">
      <w:pPr>
        <w:shd w:val="clear" w:color="auto" w:fill="FFFFFF"/>
        <w:jc w:val="center"/>
        <w:rPr>
          <w:b/>
          <w:bCs/>
          <w:spacing w:val="-1"/>
        </w:rPr>
      </w:pPr>
      <w:bookmarkStart w:id="8" w:name="_Hlk9417519"/>
      <w:r>
        <w:rPr>
          <w:b/>
          <w:bCs/>
          <w:spacing w:val="-1"/>
        </w:rPr>
        <w:t>ANYKŠČIŲ RAJONO</w:t>
      </w:r>
      <w:r w:rsidR="00755C37">
        <w:rPr>
          <w:b/>
          <w:bCs/>
          <w:spacing w:val="-1"/>
        </w:rPr>
        <w:t xml:space="preserve"> SAVIVALDYBĖS</w:t>
      </w:r>
      <w:r>
        <w:rPr>
          <w:b/>
          <w:bCs/>
          <w:spacing w:val="-1"/>
        </w:rPr>
        <w:t xml:space="preserve"> GARBĖS PILIEČIO VARDO SUTEIKIMO KOMISIJOS </w:t>
      </w:r>
    </w:p>
    <w:p w14:paraId="6C060C9C" w14:textId="77777777" w:rsidR="00E64F42" w:rsidRDefault="00E64F42" w:rsidP="001045EC">
      <w:pPr>
        <w:shd w:val="clear" w:color="auto" w:fill="FFFFFF"/>
        <w:jc w:val="center"/>
        <w:rPr>
          <w:b/>
          <w:bCs/>
        </w:rPr>
      </w:pPr>
      <w:r>
        <w:rPr>
          <w:b/>
          <w:bCs/>
        </w:rPr>
        <w:t>VEIKLOS</w:t>
      </w:r>
      <w:r>
        <w:rPr>
          <w:b/>
          <w:bCs/>
          <w:color w:val="FF0000"/>
        </w:rPr>
        <w:t xml:space="preserve"> </w:t>
      </w:r>
      <w:r>
        <w:rPr>
          <w:b/>
          <w:bCs/>
        </w:rPr>
        <w:t>NUOSTATAI</w:t>
      </w:r>
    </w:p>
    <w:p w14:paraId="3F1EBD79" w14:textId="77777777" w:rsidR="00E64F42" w:rsidRDefault="00E64F42" w:rsidP="001045EC">
      <w:pPr>
        <w:shd w:val="clear" w:color="auto" w:fill="FFFFFF"/>
        <w:jc w:val="center"/>
        <w:rPr>
          <w:b/>
          <w:bCs/>
        </w:rPr>
      </w:pPr>
    </w:p>
    <w:bookmarkEnd w:id="8"/>
    <w:p w14:paraId="1957AE17" w14:textId="77777777" w:rsidR="00E64F42" w:rsidRDefault="00E64F42" w:rsidP="001045EC">
      <w:pPr>
        <w:shd w:val="clear" w:color="auto" w:fill="FFFFFF"/>
        <w:jc w:val="center"/>
        <w:rPr>
          <w:b/>
          <w:bCs/>
          <w:spacing w:val="-1"/>
        </w:rPr>
      </w:pPr>
      <w:r>
        <w:rPr>
          <w:b/>
          <w:bCs/>
          <w:spacing w:val="-1"/>
        </w:rPr>
        <w:t>I SKYRIUS</w:t>
      </w:r>
    </w:p>
    <w:p w14:paraId="53BE67BE" w14:textId="77777777" w:rsidR="00E64F42" w:rsidRDefault="00E64F42" w:rsidP="001045EC">
      <w:pPr>
        <w:shd w:val="clear" w:color="auto" w:fill="FFFFFF"/>
        <w:jc w:val="center"/>
        <w:rPr>
          <w:b/>
          <w:bCs/>
          <w:spacing w:val="-1"/>
        </w:rPr>
      </w:pPr>
      <w:r>
        <w:rPr>
          <w:b/>
          <w:bCs/>
          <w:spacing w:val="-1"/>
        </w:rPr>
        <w:t>BENDROSIOS NUOSTATOS</w:t>
      </w:r>
    </w:p>
    <w:p w14:paraId="4A9ED77D" w14:textId="77777777" w:rsidR="00E64F42" w:rsidRPr="00650254" w:rsidRDefault="00E64F42" w:rsidP="001045EC">
      <w:pPr>
        <w:shd w:val="clear" w:color="auto" w:fill="FFFFFF"/>
        <w:jc w:val="center"/>
        <w:rPr>
          <w:b/>
        </w:rPr>
      </w:pPr>
    </w:p>
    <w:p w14:paraId="4ABDACBA" w14:textId="77777777" w:rsidR="00E64F42" w:rsidRPr="00755C37" w:rsidRDefault="00E64F42" w:rsidP="001045EC">
      <w:pPr>
        <w:widowControl w:val="0"/>
        <w:shd w:val="clear" w:color="auto" w:fill="FFFFFF"/>
        <w:tabs>
          <w:tab w:val="left" w:pos="691"/>
        </w:tabs>
        <w:autoSpaceDE w:val="0"/>
        <w:autoSpaceDN w:val="0"/>
        <w:adjustRightInd w:val="0"/>
        <w:spacing w:line="360" w:lineRule="auto"/>
        <w:ind w:firstLine="720"/>
        <w:jc w:val="both"/>
      </w:pPr>
      <w:r w:rsidRPr="00755C37">
        <w:rPr>
          <w:spacing w:val="-23"/>
        </w:rPr>
        <w:t xml:space="preserve">1.  </w:t>
      </w:r>
      <w:bookmarkStart w:id="9" w:name="_Hlk134630377"/>
      <w:r w:rsidRPr="00755C37">
        <w:t xml:space="preserve">Anykščių rajono </w:t>
      </w:r>
      <w:r w:rsidR="00755C37" w:rsidRPr="00755C37">
        <w:t xml:space="preserve">savivaldybės </w:t>
      </w:r>
      <w:r w:rsidRPr="00755C37">
        <w:t xml:space="preserve">garbės piliečio (toliau – Garbės piliečio) vardo suteikimo komisija (toliau  – Komisija) </w:t>
      </w:r>
      <w:bookmarkEnd w:id="9"/>
      <w:r w:rsidRPr="00755C37">
        <w:t xml:space="preserve">sudaroma Anykščių rajono savivaldybės tarybos (toliau – Savivaldybės taryba) sprendimu ne mažiau kaip iš 7 </w:t>
      </w:r>
      <w:r w:rsidR="006609C0" w:rsidRPr="00755C37">
        <w:t xml:space="preserve">(septynių) </w:t>
      </w:r>
      <w:r w:rsidRPr="00755C37">
        <w:t xml:space="preserve">narių Savivaldybės tarybos įgaliojimų laikui. </w:t>
      </w:r>
      <w:r w:rsidR="00F11AF8" w:rsidRPr="00755C37">
        <w:t xml:space="preserve">Komisijos nariais gali būti savivaldybės tarybos nariai, </w:t>
      </w:r>
      <w:r w:rsidR="00C97407" w:rsidRPr="00046978">
        <w:t xml:space="preserve">meras, </w:t>
      </w:r>
      <w:r w:rsidR="00F11AF8" w:rsidRPr="00755C37">
        <w:t>valstybės tarnautojai,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w:t>
      </w:r>
      <w:r w:rsidRPr="00755C37">
        <w:t xml:space="preserve"> Komisijos pirmininką ir jo pavaduotoją skiria Savivaldybės taryba. Komisijos sekretoriaus pareigas atlieka </w:t>
      </w:r>
      <w:r w:rsidR="00557808" w:rsidRPr="00755C37">
        <w:t>S</w:t>
      </w:r>
      <w:r w:rsidRPr="00755C37">
        <w:t xml:space="preserve">avivaldybės administracijos direktoriaus </w:t>
      </w:r>
      <w:r w:rsidR="00650254" w:rsidRPr="00755C37">
        <w:t xml:space="preserve">įgaliotas </w:t>
      </w:r>
      <w:r w:rsidR="006956DC" w:rsidRPr="00755C37">
        <w:t>tarnautojas</w:t>
      </w:r>
      <w:r w:rsidRPr="00755C37">
        <w:t xml:space="preserve">. </w:t>
      </w:r>
      <w:r w:rsidR="00650254" w:rsidRPr="00755C37">
        <w:t>Sekretorius nėra Komisijos narys ir balsavimo teisės neturi.</w:t>
      </w:r>
    </w:p>
    <w:p w14:paraId="69983EFF" w14:textId="77777777" w:rsidR="00E64F42" w:rsidRDefault="00E64F42" w:rsidP="001045EC">
      <w:pPr>
        <w:widowControl w:val="0"/>
        <w:shd w:val="clear" w:color="auto" w:fill="FFFFFF"/>
        <w:tabs>
          <w:tab w:val="left" w:pos="691"/>
        </w:tabs>
        <w:autoSpaceDE w:val="0"/>
        <w:autoSpaceDN w:val="0"/>
        <w:adjustRightInd w:val="0"/>
        <w:spacing w:line="360" w:lineRule="auto"/>
        <w:ind w:firstLine="720"/>
        <w:jc w:val="both"/>
        <w:rPr>
          <w:spacing w:val="-12"/>
        </w:rPr>
      </w:pPr>
      <w:r>
        <w:rPr>
          <w:spacing w:val="-12"/>
        </w:rPr>
        <w:t xml:space="preserve">2. </w:t>
      </w:r>
      <w:r>
        <w:t>Komisija savo veikloje vadovaujasi Lietuvos Respublikos Konstitucija, įstatymais, kitais teisės aktais, Savivaldybės tarybos patvirtintais Anykščių rajono</w:t>
      </w:r>
      <w:r w:rsidR="003803A2">
        <w:t xml:space="preserve"> savivaldybės</w:t>
      </w:r>
      <w:r>
        <w:t xml:space="preserve"> garbės piliečio vardo suteikimo nuostatais, šiais nuostatais.</w:t>
      </w:r>
    </w:p>
    <w:p w14:paraId="10B5BE44" w14:textId="77777777" w:rsidR="00E64F42" w:rsidRDefault="00E64F42" w:rsidP="001045EC">
      <w:pPr>
        <w:shd w:val="clear" w:color="auto" w:fill="FFFFFF"/>
        <w:spacing w:line="360" w:lineRule="auto"/>
        <w:ind w:firstLine="720"/>
        <w:jc w:val="both"/>
      </w:pPr>
      <w:r>
        <w:t>3. Komisija veikia pagal jai suteiktus įgaliojimus ir yra atskaitinga Savivaldybės tarybai.</w:t>
      </w:r>
    </w:p>
    <w:p w14:paraId="2750F352" w14:textId="77777777" w:rsidR="00E64F42" w:rsidRDefault="00E64F42" w:rsidP="001045EC">
      <w:pPr>
        <w:shd w:val="clear" w:color="auto" w:fill="FFFFFF"/>
        <w:ind w:firstLine="720"/>
        <w:jc w:val="both"/>
        <w:rPr>
          <w:b/>
        </w:rPr>
      </w:pPr>
    </w:p>
    <w:p w14:paraId="6793689A" w14:textId="77777777" w:rsidR="00E64F42" w:rsidRDefault="00E64F42" w:rsidP="001045EC">
      <w:pPr>
        <w:shd w:val="clear" w:color="auto" w:fill="FFFFFF"/>
        <w:jc w:val="center"/>
        <w:rPr>
          <w:b/>
          <w:bCs/>
        </w:rPr>
      </w:pPr>
      <w:r>
        <w:rPr>
          <w:b/>
          <w:bCs/>
        </w:rPr>
        <w:t>II SKYRIUS</w:t>
      </w:r>
    </w:p>
    <w:p w14:paraId="1D20D7A8" w14:textId="77777777" w:rsidR="00E64F42" w:rsidRDefault="00E64F42" w:rsidP="001045EC">
      <w:pPr>
        <w:shd w:val="clear" w:color="auto" w:fill="FFFFFF"/>
        <w:jc w:val="center"/>
        <w:rPr>
          <w:b/>
          <w:bCs/>
        </w:rPr>
      </w:pPr>
      <w:r>
        <w:rPr>
          <w:b/>
          <w:bCs/>
        </w:rPr>
        <w:t>KOMISIJOS FUNKCIJOS</w:t>
      </w:r>
    </w:p>
    <w:p w14:paraId="0FFDF73D" w14:textId="77777777" w:rsidR="00E64F42" w:rsidRDefault="00E64F42" w:rsidP="001045EC">
      <w:pPr>
        <w:shd w:val="clear" w:color="auto" w:fill="FFFFFF"/>
        <w:spacing w:line="360" w:lineRule="auto"/>
        <w:ind w:firstLine="720"/>
        <w:jc w:val="center"/>
      </w:pPr>
    </w:p>
    <w:p w14:paraId="1D02A346" w14:textId="77777777" w:rsidR="00E64F42" w:rsidRDefault="00E64F42" w:rsidP="001045EC">
      <w:pPr>
        <w:shd w:val="clear" w:color="auto" w:fill="FFFFFF"/>
        <w:tabs>
          <w:tab w:val="left" w:pos="715"/>
        </w:tabs>
        <w:spacing w:line="360" w:lineRule="auto"/>
        <w:ind w:firstLine="720"/>
        <w:jc w:val="both"/>
      </w:pPr>
      <w:r>
        <w:t xml:space="preserve">4. </w:t>
      </w:r>
      <w:r>
        <w:rPr>
          <w:spacing w:val="-1"/>
        </w:rPr>
        <w:t>Komisija atlieka šias funkcijas:</w:t>
      </w:r>
    </w:p>
    <w:p w14:paraId="093E6C2E" w14:textId="77777777" w:rsidR="00E64F42" w:rsidRPr="002E41C9" w:rsidRDefault="00E64F42" w:rsidP="001045EC">
      <w:pPr>
        <w:shd w:val="clear" w:color="auto" w:fill="FFFFFF"/>
        <w:tabs>
          <w:tab w:val="left" w:pos="360"/>
        </w:tabs>
        <w:spacing w:line="360" w:lineRule="auto"/>
        <w:ind w:firstLine="720"/>
        <w:jc w:val="both"/>
      </w:pPr>
      <w:r>
        <w:t xml:space="preserve">4.1. kaupia, nagrinėja ir vertina </w:t>
      </w:r>
      <w:r w:rsidR="00650254" w:rsidRPr="002D7B22">
        <w:t>siūlymus</w:t>
      </w:r>
      <w:r w:rsidR="00557808">
        <w:t xml:space="preserve"> </w:t>
      </w:r>
      <w:r w:rsidR="00557808" w:rsidRPr="002E41C9">
        <w:t>suteikti</w:t>
      </w:r>
      <w:r w:rsidRPr="002E41C9">
        <w:t xml:space="preserve"> Garbės piliečio vard</w:t>
      </w:r>
      <w:r w:rsidR="00557808" w:rsidRPr="002E41C9">
        <w:t>ą</w:t>
      </w:r>
      <w:r w:rsidRPr="002E41C9">
        <w:t>;</w:t>
      </w:r>
    </w:p>
    <w:p w14:paraId="3AC8D995" w14:textId="77777777" w:rsidR="00E64F42" w:rsidRPr="002E41C9" w:rsidRDefault="00E64F42" w:rsidP="001045EC">
      <w:pPr>
        <w:shd w:val="clear" w:color="auto" w:fill="FFFFFF"/>
        <w:tabs>
          <w:tab w:val="left" w:pos="360"/>
        </w:tabs>
        <w:spacing w:line="360" w:lineRule="auto"/>
        <w:ind w:firstLine="720"/>
        <w:jc w:val="both"/>
      </w:pPr>
      <w:r w:rsidRPr="002E41C9">
        <w:t xml:space="preserve">4.2. teikia Savivaldybės tarybai siūlymus dėl Garbės piliečio vardo suteikimo ne vėliau kaip per mėnesį nuo paskelbto kvietimo teikti kandidatus </w:t>
      </w:r>
      <w:r w:rsidR="00557808" w:rsidRPr="002E41C9">
        <w:t xml:space="preserve">gauti </w:t>
      </w:r>
      <w:r w:rsidRPr="002E41C9">
        <w:t>Garbės piliečio vard</w:t>
      </w:r>
      <w:r w:rsidR="00557808" w:rsidRPr="002E41C9">
        <w:t>ą</w:t>
      </w:r>
      <w:r w:rsidRPr="002E41C9">
        <w:t xml:space="preserve"> galutinio termino. </w:t>
      </w:r>
    </w:p>
    <w:p w14:paraId="464FFDCC" w14:textId="77777777" w:rsidR="00E64F42" w:rsidRDefault="00E64F42" w:rsidP="001045EC">
      <w:pPr>
        <w:shd w:val="clear" w:color="auto" w:fill="FFFFFF"/>
        <w:tabs>
          <w:tab w:val="left" w:pos="797"/>
        </w:tabs>
        <w:spacing w:line="360" w:lineRule="auto"/>
        <w:ind w:firstLine="720"/>
        <w:jc w:val="both"/>
        <w:rPr>
          <w:b/>
          <w:spacing w:val="-6"/>
        </w:rPr>
      </w:pPr>
    </w:p>
    <w:p w14:paraId="05C85EB1" w14:textId="77777777" w:rsidR="00E64F42" w:rsidRDefault="00E64F42" w:rsidP="001045EC">
      <w:pPr>
        <w:shd w:val="clear" w:color="auto" w:fill="FFFFFF"/>
        <w:spacing w:line="360" w:lineRule="auto"/>
        <w:jc w:val="center"/>
        <w:rPr>
          <w:b/>
          <w:bCs/>
        </w:rPr>
      </w:pPr>
      <w:r>
        <w:rPr>
          <w:b/>
          <w:bCs/>
        </w:rPr>
        <w:t>III SKYRIUS</w:t>
      </w:r>
    </w:p>
    <w:p w14:paraId="72E56F22" w14:textId="77777777" w:rsidR="00E64F42" w:rsidRDefault="00E64F42" w:rsidP="001045EC">
      <w:pPr>
        <w:shd w:val="clear" w:color="auto" w:fill="FFFFFF"/>
        <w:spacing w:line="360" w:lineRule="auto"/>
        <w:jc w:val="center"/>
        <w:rPr>
          <w:b/>
          <w:bCs/>
        </w:rPr>
      </w:pPr>
      <w:r>
        <w:rPr>
          <w:b/>
          <w:bCs/>
        </w:rPr>
        <w:t>KOMISIJOS TEISĖS IR PAREIGOS</w:t>
      </w:r>
    </w:p>
    <w:p w14:paraId="66E56C73" w14:textId="77777777" w:rsidR="00E64F42" w:rsidRDefault="00E64F42" w:rsidP="001045EC">
      <w:pPr>
        <w:shd w:val="clear" w:color="auto" w:fill="FFFFFF"/>
        <w:spacing w:line="360" w:lineRule="auto"/>
        <w:jc w:val="center"/>
      </w:pPr>
    </w:p>
    <w:p w14:paraId="0A7E76C9" w14:textId="77777777" w:rsidR="00E64F42" w:rsidRDefault="00E64F42" w:rsidP="001045EC">
      <w:pPr>
        <w:shd w:val="clear" w:color="auto" w:fill="FFFFFF"/>
        <w:spacing w:line="360" w:lineRule="auto"/>
        <w:ind w:firstLine="720"/>
        <w:jc w:val="both"/>
      </w:pPr>
      <w:r>
        <w:t>5. Komisija, atlikdama jai pavestas funkcijas, turi teisę:</w:t>
      </w:r>
    </w:p>
    <w:p w14:paraId="309FABED" w14:textId="77777777" w:rsidR="00E64F42" w:rsidRDefault="00E64F42" w:rsidP="001045EC">
      <w:pPr>
        <w:widowControl w:val="0"/>
        <w:shd w:val="clear" w:color="auto" w:fill="FFFFFF"/>
        <w:tabs>
          <w:tab w:val="left" w:pos="845"/>
        </w:tabs>
        <w:autoSpaceDE w:val="0"/>
        <w:autoSpaceDN w:val="0"/>
        <w:adjustRightInd w:val="0"/>
        <w:spacing w:line="360" w:lineRule="auto"/>
        <w:ind w:firstLine="720"/>
        <w:jc w:val="both"/>
        <w:rPr>
          <w:spacing w:val="-7"/>
        </w:rPr>
      </w:pPr>
      <w:r>
        <w:rPr>
          <w:spacing w:val="-7"/>
        </w:rPr>
        <w:t>5.1.</w:t>
      </w:r>
      <w:r>
        <w:t xml:space="preserve"> prašyti, kad pasiūlymų teikėjai paaiškintų ar papildytų savo teikimus ir rekomendacijas;</w:t>
      </w:r>
    </w:p>
    <w:p w14:paraId="789371B2" w14:textId="77777777" w:rsidR="00E64F42" w:rsidRDefault="00E64F42" w:rsidP="001045EC">
      <w:pPr>
        <w:widowControl w:val="0"/>
        <w:shd w:val="clear" w:color="auto" w:fill="FFFFFF"/>
        <w:tabs>
          <w:tab w:val="left" w:pos="935"/>
        </w:tabs>
        <w:autoSpaceDE w:val="0"/>
        <w:autoSpaceDN w:val="0"/>
        <w:adjustRightInd w:val="0"/>
        <w:spacing w:line="360" w:lineRule="auto"/>
        <w:ind w:firstLine="720"/>
        <w:jc w:val="both"/>
        <w:rPr>
          <w:spacing w:val="-7"/>
        </w:rPr>
      </w:pPr>
      <w:r>
        <w:rPr>
          <w:spacing w:val="-7"/>
        </w:rPr>
        <w:t xml:space="preserve">5.2. </w:t>
      </w:r>
      <w:r>
        <w:rPr>
          <w:spacing w:val="-1"/>
        </w:rPr>
        <w:t xml:space="preserve">susipažinti su informacija, susijusia su teikimų nagrinėjimu, aiškinimu, vertinimu ir </w:t>
      </w:r>
      <w:r>
        <w:t>palyginimu.</w:t>
      </w:r>
    </w:p>
    <w:p w14:paraId="4B7DA842" w14:textId="77777777" w:rsidR="00E64F42" w:rsidRDefault="00E64F42" w:rsidP="001045EC">
      <w:pPr>
        <w:shd w:val="clear" w:color="auto" w:fill="FFFFFF"/>
        <w:spacing w:line="360" w:lineRule="auto"/>
        <w:ind w:firstLine="720"/>
        <w:jc w:val="both"/>
      </w:pPr>
      <w:r>
        <w:rPr>
          <w:spacing w:val="-1"/>
        </w:rPr>
        <w:t>6. Komisija privalo:</w:t>
      </w:r>
    </w:p>
    <w:p w14:paraId="2EACC9B7" w14:textId="77777777" w:rsidR="00E64F42" w:rsidRDefault="00E64F42" w:rsidP="001045EC">
      <w:pPr>
        <w:widowControl w:val="0"/>
        <w:shd w:val="clear" w:color="auto" w:fill="FFFFFF"/>
        <w:tabs>
          <w:tab w:val="left" w:pos="840"/>
        </w:tabs>
        <w:autoSpaceDE w:val="0"/>
        <w:autoSpaceDN w:val="0"/>
        <w:adjustRightInd w:val="0"/>
        <w:spacing w:line="360" w:lineRule="auto"/>
        <w:ind w:firstLine="720"/>
        <w:jc w:val="both"/>
        <w:rPr>
          <w:spacing w:val="-7"/>
        </w:rPr>
      </w:pPr>
      <w:r>
        <w:rPr>
          <w:spacing w:val="-7"/>
        </w:rPr>
        <w:t xml:space="preserve">6.1. </w:t>
      </w:r>
      <w:r>
        <w:t xml:space="preserve">atlikti </w:t>
      </w:r>
      <w:r w:rsidRPr="00A42EC4">
        <w:t>šiuose nuostatuose</w:t>
      </w:r>
      <w:r>
        <w:t xml:space="preserve"> ir Anykščių rajono </w:t>
      </w:r>
      <w:r w:rsidR="003803A2">
        <w:t xml:space="preserve">savivaldybės </w:t>
      </w:r>
      <w:r>
        <w:t>garbės piliečio vardo suteikimo nuostatuose nurodytas funkcijas;</w:t>
      </w:r>
    </w:p>
    <w:p w14:paraId="35C32DE0" w14:textId="77777777" w:rsidR="00E64F42" w:rsidRPr="00A42EC4" w:rsidRDefault="00E64F42" w:rsidP="001045EC">
      <w:pPr>
        <w:widowControl w:val="0"/>
        <w:shd w:val="clear" w:color="auto" w:fill="FFFFFF"/>
        <w:tabs>
          <w:tab w:val="left" w:pos="840"/>
        </w:tabs>
        <w:autoSpaceDE w:val="0"/>
        <w:autoSpaceDN w:val="0"/>
        <w:adjustRightInd w:val="0"/>
        <w:spacing w:line="360" w:lineRule="auto"/>
        <w:ind w:firstLine="720"/>
        <w:jc w:val="both"/>
        <w:rPr>
          <w:spacing w:val="-6"/>
        </w:rPr>
      </w:pPr>
      <w:r>
        <w:rPr>
          <w:spacing w:val="-6"/>
        </w:rPr>
        <w:t>6.2.</w:t>
      </w:r>
      <w:r w:rsidR="00650254">
        <w:rPr>
          <w:spacing w:val="-6"/>
        </w:rPr>
        <w:t xml:space="preserve"> </w:t>
      </w:r>
      <w:r>
        <w:t>neatskleisti informacijos, jeigu jos atskleidimas prieštarauja</w:t>
      </w:r>
      <w:r w:rsidR="00A42EC4">
        <w:t xml:space="preserve"> </w:t>
      </w:r>
      <w:r w:rsidRPr="00A42EC4">
        <w:t>galiojantiems teisės aktams.</w:t>
      </w:r>
    </w:p>
    <w:p w14:paraId="1BC3AD4A" w14:textId="77777777" w:rsidR="00E64F42" w:rsidRPr="00A42EC4" w:rsidRDefault="00E64F42" w:rsidP="001045EC">
      <w:pPr>
        <w:shd w:val="clear" w:color="auto" w:fill="FFFFFF"/>
        <w:tabs>
          <w:tab w:val="left" w:pos="840"/>
        </w:tabs>
        <w:spacing w:line="360" w:lineRule="auto"/>
        <w:ind w:firstLine="720"/>
        <w:jc w:val="both"/>
        <w:rPr>
          <w:spacing w:val="-6"/>
        </w:rPr>
      </w:pPr>
    </w:p>
    <w:p w14:paraId="3CDBAB3A" w14:textId="77777777" w:rsidR="00E64F42" w:rsidRDefault="00E64F42" w:rsidP="001045EC">
      <w:pPr>
        <w:shd w:val="clear" w:color="auto" w:fill="FFFFFF"/>
        <w:spacing w:line="360" w:lineRule="auto"/>
        <w:jc w:val="center"/>
        <w:rPr>
          <w:b/>
          <w:bCs/>
        </w:rPr>
      </w:pPr>
      <w:r>
        <w:rPr>
          <w:b/>
          <w:bCs/>
        </w:rPr>
        <w:t>IV SKYRIUS</w:t>
      </w:r>
    </w:p>
    <w:p w14:paraId="5244A484" w14:textId="77777777" w:rsidR="00E64F42" w:rsidRDefault="00E64F42" w:rsidP="001045EC">
      <w:pPr>
        <w:shd w:val="clear" w:color="auto" w:fill="FFFFFF"/>
        <w:jc w:val="center"/>
        <w:rPr>
          <w:b/>
          <w:bCs/>
        </w:rPr>
      </w:pPr>
      <w:r>
        <w:rPr>
          <w:b/>
          <w:bCs/>
        </w:rPr>
        <w:t>KOMISIJOS DARBO ORGANIZAVIMAS</w:t>
      </w:r>
    </w:p>
    <w:p w14:paraId="2E682AA1" w14:textId="77777777" w:rsidR="00E64F42" w:rsidRDefault="00E64F42" w:rsidP="001045EC">
      <w:pPr>
        <w:shd w:val="clear" w:color="auto" w:fill="FFFFFF"/>
        <w:jc w:val="center"/>
      </w:pPr>
    </w:p>
    <w:p w14:paraId="6D3831AF" w14:textId="77777777" w:rsidR="00E64F42" w:rsidRDefault="00E64F42" w:rsidP="001045EC">
      <w:pPr>
        <w:shd w:val="clear" w:color="auto" w:fill="FFFFFF"/>
        <w:spacing w:line="360" w:lineRule="auto"/>
        <w:ind w:firstLine="720"/>
        <w:jc w:val="both"/>
      </w:pPr>
      <w:r>
        <w:t>7. Komisijos posėdžiai teisėti, kai juose dalyvauja ne mažiau kaip 2/3</w:t>
      </w:r>
      <w:r w:rsidRPr="00557808">
        <w:rPr>
          <w:color w:val="FF0000"/>
        </w:rPr>
        <w:t xml:space="preserve"> </w:t>
      </w:r>
      <w:r w:rsidR="00557808" w:rsidRPr="002D7B22">
        <w:t>K</w:t>
      </w:r>
      <w:r>
        <w:t xml:space="preserve">omisijos narių. </w:t>
      </w:r>
    </w:p>
    <w:p w14:paraId="1FD7068E" w14:textId="77777777" w:rsidR="00E64F42" w:rsidRDefault="00E64F42" w:rsidP="001045EC">
      <w:pPr>
        <w:widowControl w:val="0"/>
        <w:shd w:val="clear" w:color="auto" w:fill="FFFFFF"/>
        <w:tabs>
          <w:tab w:val="left" w:pos="787"/>
        </w:tabs>
        <w:autoSpaceDE w:val="0"/>
        <w:autoSpaceDN w:val="0"/>
        <w:adjustRightInd w:val="0"/>
        <w:spacing w:line="360" w:lineRule="auto"/>
        <w:ind w:firstLine="720"/>
        <w:jc w:val="both"/>
        <w:rPr>
          <w:spacing w:val="-14"/>
        </w:rPr>
      </w:pPr>
      <w:r>
        <w:rPr>
          <w:spacing w:val="-14"/>
        </w:rPr>
        <w:t xml:space="preserve">8. </w:t>
      </w:r>
      <w:r>
        <w:t>Komisijos veiklai vadovauja pirmininkas. Jeigu pirmininkas dėl svarbių priežasčių negali dalyvauti posėdyje, posėdžiui vadovauja pirmininko pavaduotojas.</w:t>
      </w:r>
    </w:p>
    <w:p w14:paraId="1723325B" w14:textId="77777777" w:rsidR="00E64F42" w:rsidRPr="00A42EC4" w:rsidRDefault="00E64F42" w:rsidP="001045EC">
      <w:pPr>
        <w:shd w:val="clear" w:color="auto" w:fill="FFFFFF"/>
        <w:spacing w:line="360" w:lineRule="auto"/>
        <w:ind w:firstLine="720"/>
        <w:jc w:val="both"/>
      </w:pPr>
      <w:r>
        <w:rPr>
          <w:spacing w:val="-14"/>
        </w:rPr>
        <w:t>9. Posėdyje s</w:t>
      </w:r>
      <w:r>
        <w:t xml:space="preserve">varstomi </w:t>
      </w:r>
      <w:r w:rsidR="00650254" w:rsidRPr="002D7B22">
        <w:t>Komisijai</w:t>
      </w:r>
      <w:r w:rsidR="00650254">
        <w:t xml:space="preserve"> </w:t>
      </w:r>
      <w:r w:rsidRPr="00A42EC4">
        <w:t>pateikti siūlymai</w:t>
      </w:r>
      <w:r w:rsidRPr="00A42EC4">
        <w:rPr>
          <w:color w:val="FF0000"/>
        </w:rPr>
        <w:t xml:space="preserve"> </w:t>
      </w:r>
      <w:r w:rsidRPr="00A42EC4">
        <w:t>suteikti Garbės piliečio vardą. Komisijos sprendimu kartu gali būti svarstomos ir Sąvade esančios kandidatūros</w:t>
      </w:r>
      <w:r w:rsidR="00557808" w:rsidRPr="00A42EC4">
        <w:t xml:space="preserve"> </w:t>
      </w:r>
      <w:r w:rsidR="00557808" w:rsidRPr="002E41C9">
        <w:t>gauti</w:t>
      </w:r>
      <w:r w:rsidRPr="002E41C9">
        <w:t xml:space="preserve"> Garbės piliečio vard</w:t>
      </w:r>
      <w:r w:rsidR="00557808" w:rsidRPr="002E41C9">
        <w:t>ą</w:t>
      </w:r>
      <w:r w:rsidRPr="002E41C9">
        <w:t>.</w:t>
      </w:r>
      <w:r w:rsidRPr="00A42EC4">
        <w:t xml:space="preserve"> </w:t>
      </w:r>
    </w:p>
    <w:p w14:paraId="3C4F8C73" w14:textId="77777777" w:rsidR="00791A7B" w:rsidRPr="002D7B22" w:rsidRDefault="00E64F42" w:rsidP="001045EC">
      <w:pPr>
        <w:shd w:val="clear" w:color="auto" w:fill="FFFFFF"/>
        <w:spacing w:line="360" w:lineRule="auto"/>
        <w:ind w:firstLine="720"/>
        <w:jc w:val="both"/>
      </w:pPr>
      <w:r w:rsidRPr="002D7B22">
        <w:t xml:space="preserve">10. Komisija priima </w:t>
      </w:r>
      <w:r w:rsidR="00791A7B" w:rsidRPr="002D7B22">
        <w:t>siūlymus</w:t>
      </w:r>
      <w:r w:rsidRPr="002D7B22">
        <w:t xml:space="preserve"> dėl Garbės piliečio vard</w:t>
      </w:r>
      <w:r w:rsidR="00791A7B" w:rsidRPr="002D7B22">
        <w:t>o suteikimo</w:t>
      </w:r>
      <w:r w:rsidRPr="002D7B22">
        <w:t xml:space="preserve"> paprasta balsų dauguma atviru balsavimu. Jeigu balsai pasiskirsto po lygiai, lemia pirmininko balsas.</w:t>
      </w:r>
      <w:r w:rsidR="00791A7B" w:rsidRPr="002D7B22">
        <w:t xml:space="preserve"> </w:t>
      </w:r>
    </w:p>
    <w:p w14:paraId="52CBE4E1" w14:textId="77777777" w:rsidR="00791A7B" w:rsidRDefault="00791A7B" w:rsidP="001045EC">
      <w:pPr>
        <w:shd w:val="clear" w:color="auto" w:fill="FFFFFF"/>
        <w:spacing w:line="360" w:lineRule="auto"/>
        <w:ind w:firstLine="720"/>
        <w:jc w:val="both"/>
      </w:pPr>
      <w:r w:rsidRPr="002D7B22">
        <w:t>11. Komisijos siūlymai Savivaldybės tarybai dėl Garbės piliečio vardo suteikimo įforminami protokolu, kurį pasirašo Komisijos pirmininkas ir sekretorius.</w:t>
      </w:r>
    </w:p>
    <w:p w14:paraId="7318620E" w14:textId="77777777" w:rsidR="00E64F42" w:rsidRPr="00A42EC4" w:rsidRDefault="00791A7B" w:rsidP="001045EC">
      <w:pPr>
        <w:shd w:val="clear" w:color="auto" w:fill="FFFFFF"/>
        <w:spacing w:line="360" w:lineRule="auto"/>
        <w:ind w:firstLine="720"/>
        <w:jc w:val="both"/>
      </w:pPr>
      <w:r>
        <w:t>12</w:t>
      </w:r>
      <w:r w:rsidR="00E64F42" w:rsidRPr="00A42EC4">
        <w:t>. Posėdžių protokolai registruojami ir saugomi teisės aktų nustatyta tvarka Savivaldybės administracijoje.</w:t>
      </w:r>
      <w:r w:rsidR="00E64F42" w:rsidRPr="00A42EC4">
        <w:rPr>
          <w:sz w:val="26"/>
          <w:szCs w:val="26"/>
        </w:rPr>
        <w:t xml:space="preserve"> </w:t>
      </w:r>
    </w:p>
    <w:p w14:paraId="09769685" w14:textId="77777777" w:rsidR="00E64F42" w:rsidRPr="00A42EC4" w:rsidRDefault="00791A7B" w:rsidP="001045EC">
      <w:pPr>
        <w:shd w:val="clear" w:color="auto" w:fill="FFFFFF"/>
        <w:ind w:firstLine="720"/>
        <w:jc w:val="both"/>
      </w:pPr>
      <w:r>
        <w:t>13</w:t>
      </w:r>
      <w:r w:rsidR="00E64F42" w:rsidRPr="00A42EC4">
        <w:t>. Savivaldybės tarybos sprendimų projektus dėl Garbės piliečio vardo suteikimo rengia Komisijos sekretorius</w:t>
      </w:r>
      <w:r>
        <w:t>.</w:t>
      </w:r>
    </w:p>
    <w:p w14:paraId="2579214B" w14:textId="77777777" w:rsidR="00E64F42" w:rsidRPr="00A42EC4" w:rsidRDefault="00E64F42" w:rsidP="001045EC">
      <w:pPr>
        <w:shd w:val="clear" w:color="auto" w:fill="FFFFFF"/>
        <w:ind w:firstLine="720"/>
        <w:jc w:val="both"/>
      </w:pPr>
    </w:p>
    <w:p w14:paraId="32FEFDD5" w14:textId="77777777" w:rsidR="00E64F42" w:rsidRPr="00A42EC4" w:rsidRDefault="00E64F42" w:rsidP="001045EC">
      <w:pPr>
        <w:shd w:val="clear" w:color="auto" w:fill="FFFFFF"/>
        <w:ind w:firstLine="720"/>
        <w:jc w:val="both"/>
        <w:rPr>
          <w:color w:val="FF0000"/>
        </w:rPr>
      </w:pPr>
    </w:p>
    <w:p w14:paraId="7B5CA812" w14:textId="77777777" w:rsidR="00E64F42" w:rsidRDefault="00E64F42" w:rsidP="001045EC">
      <w:pPr>
        <w:shd w:val="clear" w:color="auto" w:fill="FFFFFF"/>
        <w:jc w:val="center"/>
        <w:rPr>
          <w:b/>
          <w:bCs/>
        </w:rPr>
      </w:pPr>
      <w:r>
        <w:rPr>
          <w:b/>
        </w:rPr>
        <w:t>V SKYRIUS</w:t>
      </w:r>
    </w:p>
    <w:p w14:paraId="2CA8B69F" w14:textId="77777777" w:rsidR="00E64F42" w:rsidRDefault="00E64F42" w:rsidP="001045EC">
      <w:pPr>
        <w:shd w:val="clear" w:color="auto" w:fill="FFFFFF"/>
        <w:rPr>
          <w:b/>
          <w:bCs/>
        </w:rPr>
      </w:pPr>
      <w:r>
        <w:rPr>
          <w:b/>
        </w:rPr>
        <w:t xml:space="preserve">                                     </w:t>
      </w:r>
      <w:r>
        <w:rPr>
          <w:b/>
          <w:bCs/>
        </w:rPr>
        <w:t>BAIGIAMOSIOS NUOSTATOS</w:t>
      </w:r>
    </w:p>
    <w:p w14:paraId="5F72C3CE" w14:textId="77777777" w:rsidR="00E64F42" w:rsidRDefault="00E64F42" w:rsidP="001045EC">
      <w:pPr>
        <w:shd w:val="clear" w:color="auto" w:fill="FFFFFF"/>
        <w:jc w:val="center"/>
      </w:pPr>
    </w:p>
    <w:p w14:paraId="50CEB211" w14:textId="77777777" w:rsidR="00E64F42" w:rsidRDefault="00791A7B" w:rsidP="001045EC">
      <w:pPr>
        <w:shd w:val="clear" w:color="auto" w:fill="FFFFFF"/>
        <w:ind w:firstLine="720"/>
        <w:jc w:val="both"/>
      </w:pPr>
      <w:r>
        <w:t>14</w:t>
      </w:r>
      <w:r w:rsidR="00E64F42">
        <w:t xml:space="preserve">. </w:t>
      </w:r>
      <w:r w:rsidR="00E64F42" w:rsidRPr="00A42EC4">
        <w:t xml:space="preserve">Komisijos sudėtis </w:t>
      </w:r>
      <w:r w:rsidR="00A42EC4">
        <w:t>ir šie n</w:t>
      </w:r>
      <w:r w:rsidR="00E64F42" w:rsidRPr="00A42EC4">
        <w:t>uostatai keičiami Savivaldybės tarybos sprendimu.</w:t>
      </w:r>
    </w:p>
    <w:p w14:paraId="24921629" w14:textId="77777777" w:rsidR="003803A2" w:rsidRDefault="003803A2" w:rsidP="001045EC">
      <w:pPr>
        <w:shd w:val="clear" w:color="auto" w:fill="FFFFFF"/>
        <w:ind w:firstLine="720"/>
        <w:jc w:val="both"/>
      </w:pPr>
    </w:p>
    <w:p w14:paraId="1368F086" w14:textId="77777777" w:rsidR="003803A2" w:rsidRDefault="003803A2" w:rsidP="001045EC">
      <w:pPr>
        <w:shd w:val="clear" w:color="auto" w:fill="FFFFFF"/>
        <w:ind w:firstLine="720"/>
        <w:jc w:val="both"/>
      </w:pPr>
    </w:p>
    <w:p w14:paraId="3BDFFF0D" w14:textId="77777777" w:rsidR="00E64F42" w:rsidRDefault="00E64F42" w:rsidP="001045EC">
      <w:pPr>
        <w:shd w:val="clear" w:color="auto" w:fill="FFFFFF"/>
        <w:jc w:val="center"/>
      </w:pPr>
      <w:r>
        <w:t>______________</w:t>
      </w:r>
    </w:p>
    <w:p w14:paraId="1B485C4F" w14:textId="77777777" w:rsidR="00791A7B" w:rsidRDefault="00791A7B" w:rsidP="001045EC">
      <w:pPr>
        <w:ind w:firstLine="720"/>
        <w:jc w:val="center"/>
        <w:rPr>
          <w:b/>
        </w:rPr>
      </w:pPr>
    </w:p>
    <w:p w14:paraId="4209FA39" w14:textId="77777777" w:rsidR="003803A2" w:rsidRDefault="003803A2" w:rsidP="001045EC">
      <w:pPr>
        <w:ind w:firstLine="720"/>
        <w:jc w:val="center"/>
        <w:rPr>
          <w:b/>
        </w:rPr>
      </w:pPr>
    </w:p>
    <w:p w14:paraId="13D1270A" w14:textId="77777777" w:rsidR="00791A7B" w:rsidRDefault="00791A7B" w:rsidP="001045EC">
      <w:pPr>
        <w:ind w:firstLine="720"/>
        <w:jc w:val="center"/>
        <w:rPr>
          <w:b/>
        </w:rPr>
      </w:pPr>
    </w:p>
    <w:p w14:paraId="59D3654D" w14:textId="77777777" w:rsidR="00791A7B" w:rsidRDefault="00791A7B" w:rsidP="001045EC">
      <w:pPr>
        <w:ind w:firstLine="720"/>
        <w:jc w:val="center"/>
        <w:rPr>
          <w:b/>
        </w:rPr>
      </w:pPr>
    </w:p>
    <w:p w14:paraId="1DE21D6E" w14:textId="77777777" w:rsidR="002D7B22" w:rsidRDefault="002D7B22" w:rsidP="001045EC">
      <w:pPr>
        <w:ind w:firstLine="720"/>
        <w:jc w:val="center"/>
        <w:rPr>
          <w:b/>
        </w:rPr>
      </w:pPr>
    </w:p>
    <w:p w14:paraId="068FD25E" w14:textId="77777777" w:rsidR="002D7B22" w:rsidRDefault="002D7B22" w:rsidP="001045EC">
      <w:pPr>
        <w:ind w:firstLine="720"/>
        <w:jc w:val="center"/>
        <w:rPr>
          <w:b/>
        </w:rPr>
      </w:pPr>
    </w:p>
    <w:p w14:paraId="5686059D" w14:textId="77777777" w:rsidR="00377490" w:rsidRDefault="00377490" w:rsidP="00217630">
      <w:pPr>
        <w:shd w:val="clear" w:color="auto" w:fill="FFFFFF"/>
        <w:ind w:right="-613"/>
        <w:jc w:val="center"/>
      </w:pPr>
    </w:p>
    <w:p w14:paraId="6E922AFA" w14:textId="77777777" w:rsidR="00FF34FF" w:rsidRDefault="00FF34FF" w:rsidP="00217630">
      <w:pPr>
        <w:shd w:val="clear" w:color="auto" w:fill="FFFFFF"/>
        <w:ind w:right="-613"/>
        <w:jc w:val="center"/>
      </w:pPr>
    </w:p>
    <w:p w14:paraId="7887BBF1" w14:textId="77777777" w:rsidR="00FF34FF" w:rsidRDefault="00FF34FF" w:rsidP="00217630">
      <w:pPr>
        <w:shd w:val="clear" w:color="auto" w:fill="FFFFFF"/>
        <w:ind w:right="-613"/>
        <w:jc w:val="center"/>
      </w:pPr>
    </w:p>
    <w:p w14:paraId="0A4207F6" w14:textId="77777777" w:rsidR="00FF34FF" w:rsidRDefault="00FF34FF" w:rsidP="00217630">
      <w:pPr>
        <w:shd w:val="clear" w:color="auto" w:fill="FFFFFF"/>
        <w:ind w:right="-613"/>
        <w:jc w:val="center"/>
      </w:pPr>
    </w:p>
    <w:p w14:paraId="22382224" w14:textId="77777777" w:rsidR="00FF34FF" w:rsidRDefault="00FF34FF" w:rsidP="00217630">
      <w:pPr>
        <w:shd w:val="clear" w:color="auto" w:fill="FFFFFF"/>
        <w:ind w:right="-613"/>
        <w:jc w:val="center"/>
      </w:pPr>
    </w:p>
    <w:p w14:paraId="5E827447" w14:textId="77777777" w:rsidR="00FF34FF" w:rsidRDefault="00FF34FF" w:rsidP="00FF34FF">
      <w:pPr>
        <w:tabs>
          <w:tab w:val="right" w:pos="9638"/>
        </w:tabs>
        <w:spacing w:line="360" w:lineRule="auto"/>
        <w:jc w:val="center"/>
      </w:pPr>
    </w:p>
    <w:p w14:paraId="4DB3A048" w14:textId="77777777" w:rsidR="00F04F38" w:rsidRPr="001045EC" w:rsidRDefault="00FF34FF" w:rsidP="00F04F38">
      <w:pPr>
        <w:jc w:val="center"/>
        <w:rPr>
          <w:b/>
          <w:caps/>
          <w:szCs w:val="20"/>
          <w:lang w:eastAsia="en-US"/>
        </w:rPr>
      </w:pPr>
      <w:r>
        <w:rPr>
          <w:b/>
        </w:rPr>
        <w:t>SAVIVALDYBĖS TARYBOS SPRENDIMO „</w:t>
      </w:r>
      <w:r w:rsidR="00F04F38" w:rsidRPr="001045EC">
        <w:rPr>
          <w:b/>
          <w:caps/>
          <w:szCs w:val="20"/>
          <w:lang w:eastAsia="en-US"/>
        </w:rPr>
        <w:t xml:space="preserve">dĖL ANYKŠČIŲ RAJONO SAVIVALDYBĖS </w:t>
      </w:r>
      <w:r w:rsidR="00F04F38">
        <w:rPr>
          <w:b/>
        </w:rPr>
        <w:t xml:space="preserve">GARBĖS PILIEČIO VARDO SUTEIKIMO NUOSTATŲ PATVIRTINIMO, GARBĖS PILIEČIO VARDO SUTEIKIMO KOMISIJOS SUDARYMO IR JOS </w:t>
      </w:r>
      <w:r w:rsidR="00F04F38" w:rsidRPr="00FB5623">
        <w:rPr>
          <w:b/>
        </w:rPr>
        <w:t xml:space="preserve">VEIKLOS </w:t>
      </w:r>
      <w:r w:rsidR="00F04F38">
        <w:rPr>
          <w:b/>
        </w:rPr>
        <w:t>NUOSTATŲ TVIRTINIMO“</w:t>
      </w:r>
    </w:p>
    <w:p w14:paraId="7F18D7D9" w14:textId="77777777" w:rsidR="00FF34FF" w:rsidRPr="00FF34FF" w:rsidRDefault="00FF34FF" w:rsidP="00F04F38">
      <w:pPr>
        <w:jc w:val="center"/>
        <w:rPr>
          <w:b/>
          <w:caps/>
          <w:szCs w:val="20"/>
          <w:lang w:eastAsia="en-US"/>
        </w:rPr>
      </w:pPr>
      <w:r>
        <w:rPr>
          <w:b/>
        </w:rPr>
        <w:t>PROJEKTO AIŠKINAMASIS RAŠTAS</w:t>
      </w:r>
    </w:p>
    <w:p w14:paraId="771D9D09" w14:textId="77777777" w:rsidR="00FF34FF" w:rsidRDefault="00FF34FF" w:rsidP="00FF34FF">
      <w:pPr>
        <w:ind w:firstLine="720"/>
        <w:jc w:val="both"/>
        <w:rPr>
          <w:b/>
          <w:lang w:eastAsia="en-US"/>
        </w:rPr>
      </w:pPr>
    </w:p>
    <w:p w14:paraId="461E5030" w14:textId="77777777" w:rsidR="00FF34FF" w:rsidRDefault="00FF34FF" w:rsidP="00FF34FF">
      <w:pPr>
        <w:pStyle w:val="Sraopastraipa"/>
        <w:numPr>
          <w:ilvl w:val="0"/>
          <w:numId w:val="16"/>
        </w:numPr>
        <w:tabs>
          <w:tab w:val="left" w:pos="993"/>
        </w:tabs>
        <w:spacing w:line="360" w:lineRule="auto"/>
        <w:jc w:val="both"/>
        <w:rPr>
          <w:b/>
          <w:szCs w:val="24"/>
        </w:rPr>
      </w:pPr>
      <w:r>
        <w:rPr>
          <w:b/>
        </w:rPr>
        <w:t>Sprendimo projekto tikslai ir uždaviniai</w:t>
      </w:r>
    </w:p>
    <w:p w14:paraId="13F72D43" w14:textId="77777777" w:rsidR="00FF34FF" w:rsidRDefault="00FF34FF" w:rsidP="00FF34FF">
      <w:pPr>
        <w:spacing w:line="360" w:lineRule="auto"/>
        <w:ind w:firstLine="360"/>
        <w:jc w:val="both"/>
        <w:rPr>
          <w:bCs/>
          <w:color w:val="000000" w:themeColor="text1"/>
        </w:rPr>
      </w:pPr>
      <w:r>
        <w:t xml:space="preserve">          </w:t>
      </w:r>
      <w:bookmarkStart w:id="10" w:name="_Hlk95229539"/>
      <w:r>
        <w:t xml:space="preserve"> </w:t>
      </w:r>
      <w:r>
        <w:rPr>
          <w:color w:val="000000" w:themeColor="text1"/>
        </w:rPr>
        <w:t xml:space="preserve">Sprendimo projektas </w:t>
      </w:r>
      <w:bookmarkEnd w:id="10"/>
      <w:r>
        <w:rPr>
          <w:color w:val="000000" w:themeColor="text1"/>
        </w:rPr>
        <w:t xml:space="preserve">parengtas atsižvelgiant tai, kad </w:t>
      </w:r>
      <w:r w:rsidR="0046544C">
        <w:rPr>
          <w:color w:val="000000" w:themeColor="text1"/>
        </w:rPr>
        <w:t xml:space="preserve">2023 m. balandžio 20 d. prisiekus 2023–2027 m. politikų kadencijai, įstatymų nustatyta tvarka Savivaldybės taryba savo įgaliojimų laikotarpiui </w:t>
      </w:r>
      <w:r w:rsidR="00477061">
        <w:rPr>
          <w:color w:val="000000" w:themeColor="text1"/>
        </w:rPr>
        <w:t>pagal</w:t>
      </w:r>
      <w:r w:rsidR="00477061" w:rsidRPr="00477061">
        <w:t xml:space="preserve"> </w:t>
      </w:r>
      <w:r w:rsidR="00477061">
        <w:t xml:space="preserve">Lietuvos Respublikos vietos savivaldos įstatymo </w:t>
      </w:r>
      <w:r w:rsidR="00477061" w:rsidRPr="00D1748C">
        <w:t>15 straipsnio 2 dalies 37 punkt</w:t>
      </w:r>
      <w:r w:rsidR="00477061">
        <w:t>ą</w:t>
      </w:r>
      <w:r w:rsidR="00477061">
        <w:rPr>
          <w:color w:val="000000" w:themeColor="text1"/>
        </w:rPr>
        <w:t xml:space="preserve"> </w:t>
      </w:r>
      <w:bookmarkStart w:id="11" w:name="_Hlk134629476"/>
      <w:r w:rsidR="00477061">
        <w:t xml:space="preserve">tvirtina </w:t>
      </w:r>
      <w:r w:rsidR="00477061">
        <w:rPr>
          <w:bCs/>
        </w:rPr>
        <w:t>A</w:t>
      </w:r>
      <w:r w:rsidR="00477061" w:rsidRPr="00477061">
        <w:rPr>
          <w:bCs/>
        </w:rPr>
        <w:t>nykščių rajono savivaldybės garbės piliečio vardo suteikimo nuostat</w:t>
      </w:r>
      <w:r w:rsidR="00477061">
        <w:rPr>
          <w:bCs/>
        </w:rPr>
        <w:t>us</w:t>
      </w:r>
      <w:r w:rsidR="00477061" w:rsidRPr="00477061">
        <w:rPr>
          <w:bCs/>
        </w:rPr>
        <w:t>, garbės piliečio vardo suteikimo komisij</w:t>
      </w:r>
      <w:r w:rsidR="00477061">
        <w:rPr>
          <w:bCs/>
        </w:rPr>
        <w:t>ą</w:t>
      </w:r>
      <w:r w:rsidR="00477061" w:rsidRPr="00477061">
        <w:rPr>
          <w:bCs/>
        </w:rPr>
        <w:t xml:space="preserve"> ir jos veiklos nuostat</w:t>
      </w:r>
      <w:r w:rsidR="00477061">
        <w:rPr>
          <w:bCs/>
        </w:rPr>
        <w:t>us</w:t>
      </w:r>
      <w:bookmarkEnd w:id="11"/>
      <w:r w:rsidR="00477061">
        <w:rPr>
          <w:bCs/>
        </w:rPr>
        <w:t>.</w:t>
      </w:r>
    </w:p>
    <w:p w14:paraId="0C90256E" w14:textId="77777777" w:rsidR="00FF34FF" w:rsidRDefault="00FF34FF" w:rsidP="00FF34FF">
      <w:pPr>
        <w:pStyle w:val="Sraopastraipa"/>
        <w:numPr>
          <w:ilvl w:val="0"/>
          <w:numId w:val="16"/>
        </w:numPr>
        <w:spacing w:line="360" w:lineRule="auto"/>
        <w:jc w:val="both"/>
        <w:rPr>
          <w:b/>
          <w:color w:val="000000" w:themeColor="text1"/>
        </w:rPr>
      </w:pPr>
      <w:r>
        <w:rPr>
          <w:b/>
          <w:color w:val="000000" w:themeColor="text1"/>
        </w:rPr>
        <w:t>Siūlomos teisinio reguliavimo nuostatos ir laukiami rezultatai</w:t>
      </w:r>
    </w:p>
    <w:p w14:paraId="10F8A862" w14:textId="77777777" w:rsidR="00FF34FF" w:rsidRPr="00AD043C" w:rsidRDefault="00FF34FF" w:rsidP="00FF34FF">
      <w:pPr>
        <w:pStyle w:val="Antrats"/>
        <w:tabs>
          <w:tab w:val="left" w:pos="1296"/>
        </w:tabs>
        <w:spacing w:line="360" w:lineRule="auto"/>
        <w:ind w:firstLine="357"/>
        <w:jc w:val="both"/>
        <w:rPr>
          <w:lang w:val="lt-LT"/>
        </w:rPr>
      </w:pPr>
      <w:r>
        <w:rPr>
          <w:color w:val="000000" w:themeColor="text1"/>
          <w:lang w:val="lt-LT"/>
        </w:rPr>
        <w:t xml:space="preserve">    </w:t>
      </w:r>
      <w:r>
        <w:rPr>
          <w:color w:val="000000" w:themeColor="text1"/>
          <w:szCs w:val="24"/>
          <w:lang w:eastAsia="ar-SA"/>
        </w:rPr>
        <w:t xml:space="preserve">     </w:t>
      </w:r>
      <w:r w:rsidR="00AD043C" w:rsidRPr="00AD043C">
        <w:rPr>
          <w:color w:val="000000" w:themeColor="text1"/>
          <w:szCs w:val="24"/>
          <w:lang w:val="lt-LT" w:eastAsia="ar-SA"/>
        </w:rPr>
        <w:t xml:space="preserve">Bus įgyvendinta </w:t>
      </w:r>
      <w:r w:rsidR="00AD043C" w:rsidRPr="00AD043C">
        <w:rPr>
          <w:lang w:val="lt-LT"/>
        </w:rPr>
        <w:t>Lietuvos Respublikos vietos savivaldos įstatymo nuostat</w:t>
      </w:r>
      <w:r w:rsidR="00AD043C">
        <w:rPr>
          <w:lang w:val="lt-LT"/>
        </w:rPr>
        <w:t>os</w:t>
      </w:r>
      <w:r w:rsidR="00AD043C" w:rsidRPr="00AD043C">
        <w:rPr>
          <w:lang w:val="lt-LT"/>
        </w:rPr>
        <w:t>.</w:t>
      </w:r>
      <w:r w:rsidR="00AD043C" w:rsidRPr="00AD043C">
        <w:rPr>
          <w:color w:val="000000" w:themeColor="text1"/>
          <w:lang w:val="lt-LT"/>
        </w:rPr>
        <w:t xml:space="preserve"> </w:t>
      </w:r>
      <w:r w:rsidR="00477061" w:rsidRPr="00AD043C">
        <w:rPr>
          <w:color w:val="000000" w:themeColor="text1"/>
          <w:szCs w:val="24"/>
          <w:lang w:val="lt-LT" w:eastAsia="ar-SA"/>
        </w:rPr>
        <w:t xml:space="preserve">Patvirtinus naujus </w:t>
      </w:r>
      <w:r w:rsidR="00477061" w:rsidRPr="00AD043C">
        <w:rPr>
          <w:bCs/>
          <w:lang w:val="lt-LT"/>
        </w:rPr>
        <w:t>Anykščių rajono savivaldybės garbės piliečio vardo suteikimo nuostatus, garbės piliečio vardo suteikimo komisiją ir jos veiklos nuostatus</w:t>
      </w:r>
      <w:r w:rsidR="00995BB2">
        <w:rPr>
          <w:color w:val="000000" w:themeColor="text1"/>
          <w:szCs w:val="24"/>
          <w:lang w:val="lt-LT" w:eastAsia="ar-SA"/>
        </w:rPr>
        <w:t xml:space="preserve">, </w:t>
      </w:r>
      <w:r w:rsidR="00B16992">
        <w:rPr>
          <w:color w:val="000000" w:themeColor="text1"/>
          <w:szCs w:val="24"/>
          <w:lang w:val="lt-LT" w:eastAsia="ar-SA"/>
        </w:rPr>
        <w:t>toliau bus tęsiama tradicija kiekvienais metais išrinkti Anykščių rajono garbės pilietį.</w:t>
      </w:r>
    </w:p>
    <w:p w14:paraId="2E606CA7" w14:textId="77777777" w:rsidR="00FF34FF" w:rsidRDefault="00FF34FF" w:rsidP="00FF34FF">
      <w:pPr>
        <w:pStyle w:val="Sraopastraipa"/>
        <w:numPr>
          <w:ilvl w:val="0"/>
          <w:numId w:val="16"/>
        </w:numPr>
        <w:spacing w:line="360" w:lineRule="auto"/>
        <w:ind w:left="993" w:hanging="273"/>
        <w:jc w:val="both"/>
        <w:rPr>
          <w:b/>
          <w:szCs w:val="24"/>
        </w:rPr>
      </w:pPr>
      <w:r>
        <w:rPr>
          <w:b/>
        </w:rPr>
        <w:t xml:space="preserve">Lėšų poreikis ir šaltiniai </w:t>
      </w:r>
    </w:p>
    <w:p w14:paraId="44350D39" w14:textId="77777777" w:rsidR="00FF34FF" w:rsidRDefault="00FF34FF" w:rsidP="00B16992">
      <w:pPr>
        <w:pStyle w:val="Antrats"/>
        <w:tabs>
          <w:tab w:val="left" w:pos="1296"/>
        </w:tabs>
        <w:spacing w:line="360" w:lineRule="auto"/>
        <w:jc w:val="both"/>
        <w:rPr>
          <w:rFonts w:ascii="Times New Roman" w:hAnsi="Times New Roman"/>
          <w:szCs w:val="24"/>
          <w:lang w:val="lt-LT"/>
        </w:rPr>
      </w:pPr>
      <w:r>
        <w:rPr>
          <w:rFonts w:ascii="Times New Roman" w:hAnsi="Times New Roman"/>
          <w:szCs w:val="24"/>
          <w:lang w:val="lt-LT"/>
        </w:rPr>
        <w:t xml:space="preserve">            Sprendimo įgyvendinimui biudžeto lėšų nereikia.</w:t>
      </w:r>
    </w:p>
    <w:p w14:paraId="42491348" w14:textId="77777777" w:rsidR="00FF34FF" w:rsidRDefault="00FF34FF" w:rsidP="00FF34FF">
      <w:pPr>
        <w:tabs>
          <w:tab w:val="left" w:pos="709"/>
        </w:tabs>
        <w:spacing w:line="360" w:lineRule="auto"/>
        <w:jc w:val="both"/>
      </w:pPr>
      <w:r>
        <w:rPr>
          <w:b/>
        </w:rPr>
        <w:t xml:space="preserve">            4. Numatomo teisinio reguliavimo poveikio vertinimo rezultatai, galimos neigiamos priimto sprendimo pasekmės ir kokių priemonių reikėtų imtis, kad tokių pasekmių būtų išvengta</w:t>
      </w:r>
    </w:p>
    <w:p w14:paraId="08758741" w14:textId="77777777" w:rsidR="00FF34FF" w:rsidRDefault="00FF34FF" w:rsidP="00FF34FF">
      <w:pPr>
        <w:spacing w:line="360" w:lineRule="auto"/>
        <w:jc w:val="both"/>
      </w:pPr>
      <w:r>
        <w:rPr>
          <w:lang w:eastAsia="ar-SA"/>
        </w:rPr>
        <w:t xml:space="preserve">           Teisinio reguliavimo poveikio vertinimo rezultatai nevertinami.</w:t>
      </w:r>
      <w:r>
        <w:t xml:space="preserve"> </w:t>
      </w:r>
    </w:p>
    <w:p w14:paraId="1FD270C7" w14:textId="77777777" w:rsidR="00FF34FF" w:rsidRDefault="00FF34FF" w:rsidP="00B16992">
      <w:pPr>
        <w:spacing w:line="360" w:lineRule="auto"/>
        <w:jc w:val="both"/>
      </w:pPr>
      <w:r>
        <w:t xml:space="preserve">           Neigiamų priimto sprendimo pasekmių nenumatoma.</w:t>
      </w:r>
    </w:p>
    <w:p w14:paraId="673D438E" w14:textId="77777777" w:rsidR="00FF34FF" w:rsidRDefault="00FF34FF" w:rsidP="00FF34FF">
      <w:pPr>
        <w:spacing w:line="360" w:lineRule="auto"/>
        <w:rPr>
          <w:b/>
          <w:szCs w:val="20"/>
          <w:lang w:eastAsia="en-US"/>
        </w:rPr>
      </w:pPr>
      <w:r>
        <w:rPr>
          <w:b/>
        </w:rPr>
        <w:t xml:space="preserve">             5. Kokius teisės aktus būtina priimti, kokius galiojančius teisės aktus reikia pakeisti ar pripažinti netekusiais galios – kas ir kada juos turėtų priimti</w:t>
      </w:r>
    </w:p>
    <w:p w14:paraId="34558071" w14:textId="77777777" w:rsidR="00FF34FF" w:rsidRDefault="00FF34FF" w:rsidP="00FF34FF">
      <w:pPr>
        <w:spacing w:line="360" w:lineRule="auto"/>
        <w:jc w:val="both"/>
        <w:rPr>
          <w:b/>
        </w:rPr>
      </w:pPr>
      <w:r>
        <w:t xml:space="preserve">            </w:t>
      </w:r>
      <w:r w:rsidR="00995BB2" w:rsidRPr="00D1748C">
        <w:t xml:space="preserve">Pripažinti netekusiu galios Anykščių rajono savivaldybės tarybos 2019 m. gegužės 23 d. sprendimą </w:t>
      </w:r>
      <w:r w:rsidR="00995BB2" w:rsidRPr="00D1748C">
        <w:rPr>
          <w:szCs w:val="20"/>
        </w:rPr>
        <w:t xml:space="preserve">Nr. 1-TS-190 </w:t>
      </w:r>
      <w:r w:rsidR="00995BB2" w:rsidRPr="00D1748C">
        <w:t>„Dėl Anykščių rajono savivaldybės garbės piliečio vardo suteikimo nuostatų</w:t>
      </w:r>
      <w:r w:rsidR="00995BB2" w:rsidRPr="00A1060B">
        <w:rPr>
          <w:strike/>
        </w:rPr>
        <w:t xml:space="preserve"> </w:t>
      </w:r>
      <w:r w:rsidR="00995BB2" w:rsidRPr="00D1748C">
        <w:t>patvirtinimo, garbės piliečio vardo suteikimo komisijos sudarymo ir jos darbo nuostatų patvirtinimo“ su pakeitimais.</w:t>
      </w:r>
    </w:p>
    <w:p w14:paraId="4F2D516E" w14:textId="77777777" w:rsidR="00FF34FF" w:rsidRDefault="00FF34FF" w:rsidP="00FF34FF">
      <w:pPr>
        <w:spacing w:line="360" w:lineRule="auto"/>
        <w:ind w:firstLine="720"/>
        <w:jc w:val="both"/>
        <w:rPr>
          <w:b/>
        </w:rPr>
      </w:pPr>
      <w:r>
        <w:rPr>
          <w:b/>
        </w:rPr>
        <w:t>6. Sprendimo įgyvendinimo terminai – kas, ką ir kada turėtų atlikti</w:t>
      </w:r>
    </w:p>
    <w:p w14:paraId="1899D5C2" w14:textId="77777777" w:rsidR="00FF34FF" w:rsidRDefault="00FF34FF" w:rsidP="00FF34FF">
      <w:pPr>
        <w:spacing w:after="200" w:line="360" w:lineRule="auto"/>
        <w:ind w:firstLine="720"/>
        <w:jc w:val="both"/>
        <w:rPr>
          <w:szCs w:val="20"/>
        </w:rPr>
      </w:pPr>
      <w:r>
        <w:t xml:space="preserve">Tarybos sprendimas įsigalioja teisės aktų nustatyta tvarka. </w:t>
      </w:r>
      <w:r w:rsidR="00B16992">
        <w:t xml:space="preserve">Patvirtintos sudėties </w:t>
      </w:r>
      <w:r w:rsidR="00B16992" w:rsidRPr="00755C37">
        <w:t xml:space="preserve">Anykščių rajono savivaldybės garbės piliečio vardo suteikimo komisija </w:t>
      </w:r>
      <w:r>
        <w:t xml:space="preserve">vadovausis </w:t>
      </w:r>
      <w:r w:rsidR="00B16992">
        <w:t xml:space="preserve">patvirtintais nuostatais. </w:t>
      </w:r>
    </w:p>
    <w:p w14:paraId="60AA436C" w14:textId="77777777" w:rsidR="00FF34FF" w:rsidRDefault="00FF34FF" w:rsidP="00FF34FF">
      <w:pPr>
        <w:spacing w:after="200"/>
        <w:ind w:firstLine="720"/>
        <w:jc w:val="both"/>
      </w:pPr>
      <w:r>
        <w:rPr>
          <w:b/>
        </w:rPr>
        <w:t>7. Sprendimo projekto rengimo metu gauti specialistų vertinimai ir išvados</w:t>
      </w:r>
    </w:p>
    <w:p w14:paraId="7EE97F2A" w14:textId="77777777" w:rsidR="00FF34FF" w:rsidRDefault="00FF34FF" w:rsidP="00FF34FF">
      <w:pPr>
        <w:spacing w:after="200"/>
        <w:ind w:firstLine="720"/>
        <w:jc w:val="both"/>
      </w:pPr>
      <w:r>
        <w:t xml:space="preserve">Negauta. </w:t>
      </w:r>
    </w:p>
    <w:p w14:paraId="5EC074E7" w14:textId="77777777" w:rsidR="00FF34FF" w:rsidRDefault="00FF34FF" w:rsidP="00FF34FF">
      <w:pPr>
        <w:spacing w:line="360" w:lineRule="auto"/>
        <w:ind w:firstLine="720"/>
        <w:rPr>
          <w:b/>
        </w:rPr>
      </w:pPr>
      <w:r>
        <w:rPr>
          <w:b/>
        </w:rPr>
        <w:t>8. Kiti reikalingi pagrindimai, skaičiavimai ir paaiškinimai</w:t>
      </w:r>
    </w:p>
    <w:p w14:paraId="1851AB7F" w14:textId="77777777" w:rsidR="00FF34FF" w:rsidRDefault="00FF34FF" w:rsidP="00FF34FF">
      <w:pPr>
        <w:spacing w:line="360" w:lineRule="auto"/>
        <w:ind w:firstLine="720"/>
      </w:pPr>
      <w:r>
        <w:t>Nėra.</w:t>
      </w:r>
    </w:p>
    <w:p w14:paraId="102CD7FE" w14:textId="77777777" w:rsidR="00FF34FF" w:rsidRDefault="00FF34FF" w:rsidP="00FF34FF">
      <w:pPr>
        <w:spacing w:line="360" w:lineRule="auto"/>
        <w:ind w:firstLine="720"/>
      </w:pPr>
      <w:r>
        <w:rPr>
          <w:b/>
        </w:rPr>
        <w:t>9. Sprendimo projekto iniciatoriai ir rengėjai, pranešėjas</w:t>
      </w:r>
      <w:r>
        <w:t xml:space="preserve">             </w:t>
      </w:r>
    </w:p>
    <w:p w14:paraId="2366EF3C" w14:textId="77777777" w:rsidR="00FF34FF" w:rsidRDefault="00FF34FF" w:rsidP="00FF34FF">
      <w:pPr>
        <w:pStyle w:val="Betarp"/>
        <w:spacing w:line="360" w:lineRule="auto"/>
      </w:pPr>
      <w:r>
        <w:t xml:space="preserve">            Sprendimo projekto iniciatorius – </w:t>
      </w:r>
      <w:r w:rsidR="00B16992">
        <w:t>Anykščių rajono savivaldybės meras.</w:t>
      </w:r>
    </w:p>
    <w:p w14:paraId="3EF4A0F8" w14:textId="77777777" w:rsidR="00B16992" w:rsidRDefault="00B16992" w:rsidP="00B16992">
      <w:pPr>
        <w:tabs>
          <w:tab w:val="left" w:pos="284"/>
        </w:tabs>
        <w:jc w:val="both"/>
        <w:rPr>
          <w:szCs w:val="20"/>
        </w:rPr>
      </w:pPr>
      <w:r>
        <w:t xml:space="preserve">             </w:t>
      </w:r>
      <w:r w:rsidR="00FF34FF">
        <w:t xml:space="preserve">Rengėjas – </w:t>
      </w:r>
      <w:r>
        <w:t>Kristina Jakubauskaitė-Veršelienė,  Kultūros, turizmo ir komunikacijos skyriaus vedėja.</w:t>
      </w:r>
    </w:p>
    <w:p w14:paraId="49D03192" w14:textId="77777777" w:rsidR="00FF34FF" w:rsidRDefault="00B16992" w:rsidP="00FF34FF">
      <w:pPr>
        <w:tabs>
          <w:tab w:val="left" w:pos="284"/>
        </w:tabs>
        <w:jc w:val="both"/>
        <w:rPr>
          <w:szCs w:val="20"/>
        </w:rPr>
      </w:pPr>
      <w:r>
        <w:t xml:space="preserve">             </w:t>
      </w:r>
      <w:r w:rsidR="00FF34FF">
        <w:t xml:space="preserve">Pranešėjas – </w:t>
      </w:r>
      <w:bookmarkStart w:id="12" w:name="_Hlk134630471"/>
      <w:r w:rsidR="00FF34FF">
        <w:t>Kristina Jakubauskaitė-Veršelienė, Kultūros, turizmo ir komunikacijos skyriaus vedėja.</w:t>
      </w:r>
    </w:p>
    <w:p w14:paraId="530A81F5" w14:textId="77777777" w:rsidR="00FF34FF" w:rsidRDefault="00FF34FF" w:rsidP="00FF34FF">
      <w:pPr>
        <w:spacing w:line="360" w:lineRule="auto"/>
        <w:ind w:firstLine="720"/>
      </w:pPr>
    </w:p>
    <w:bookmarkEnd w:id="12"/>
    <w:p w14:paraId="55287EA0" w14:textId="77777777" w:rsidR="00FF34FF" w:rsidRDefault="00FF34FF" w:rsidP="00FF34FF">
      <w:pPr>
        <w:spacing w:line="360" w:lineRule="auto"/>
        <w:ind w:firstLine="720"/>
      </w:pPr>
    </w:p>
    <w:p w14:paraId="0D8EAC2D" w14:textId="77777777" w:rsidR="00FF34FF" w:rsidRDefault="00FF34FF" w:rsidP="00FF34FF">
      <w:pPr>
        <w:spacing w:line="360" w:lineRule="auto"/>
        <w:ind w:firstLine="720"/>
      </w:pPr>
    </w:p>
    <w:p w14:paraId="356FEAFA" w14:textId="77777777" w:rsidR="00FF34FF" w:rsidRDefault="00FF34FF" w:rsidP="00FF34FF">
      <w:pPr>
        <w:spacing w:line="360" w:lineRule="auto"/>
        <w:ind w:firstLine="720"/>
      </w:pPr>
    </w:p>
    <w:p w14:paraId="21964E3E" w14:textId="77777777" w:rsidR="00FF34FF" w:rsidRDefault="00FF34FF" w:rsidP="00FF34FF">
      <w:pPr>
        <w:spacing w:line="360" w:lineRule="auto"/>
        <w:ind w:firstLine="720"/>
      </w:pPr>
    </w:p>
    <w:p w14:paraId="1E4456B3" w14:textId="77777777" w:rsidR="00FF34FF" w:rsidRDefault="00FF34FF" w:rsidP="00217630">
      <w:pPr>
        <w:shd w:val="clear" w:color="auto" w:fill="FFFFFF"/>
        <w:ind w:right="-613"/>
        <w:jc w:val="center"/>
      </w:pPr>
    </w:p>
    <w:sectPr w:rsidR="00FF34FF" w:rsidSect="001045EC">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5B76"/>
    <w:multiLevelType w:val="hybridMultilevel"/>
    <w:tmpl w:val="6E1CC12C"/>
    <w:lvl w:ilvl="0" w:tplc="7B16927E">
      <w:start w:val="5"/>
      <w:numFmt w:val="upperRoman"/>
      <w:lvlText w:val="%1."/>
      <w:lvlJc w:val="left"/>
      <w:pPr>
        <w:ind w:left="4260" w:hanging="720"/>
      </w:pPr>
      <w:rPr>
        <w:rFonts w:hint="default"/>
      </w:rPr>
    </w:lvl>
    <w:lvl w:ilvl="1" w:tplc="04270019" w:tentative="1">
      <w:start w:val="1"/>
      <w:numFmt w:val="lowerLetter"/>
      <w:lvlText w:val="%2."/>
      <w:lvlJc w:val="left"/>
      <w:pPr>
        <w:ind w:left="4620" w:hanging="360"/>
      </w:pPr>
    </w:lvl>
    <w:lvl w:ilvl="2" w:tplc="0427001B" w:tentative="1">
      <w:start w:val="1"/>
      <w:numFmt w:val="lowerRoman"/>
      <w:lvlText w:val="%3."/>
      <w:lvlJc w:val="right"/>
      <w:pPr>
        <w:ind w:left="5340" w:hanging="180"/>
      </w:pPr>
    </w:lvl>
    <w:lvl w:ilvl="3" w:tplc="0427000F" w:tentative="1">
      <w:start w:val="1"/>
      <w:numFmt w:val="decimal"/>
      <w:lvlText w:val="%4."/>
      <w:lvlJc w:val="left"/>
      <w:pPr>
        <w:ind w:left="6060" w:hanging="360"/>
      </w:pPr>
    </w:lvl>
    <w:lvl w:ilvl="4" w:tplc="04270019" w:tentative="1">
      <w:start w:val="1"/>
      <w:numFmt w:val="lowerLetter"/>
      <w:lvlText w:val="%5."/>
      <w:lvlJc w:val="left"/>
      <w:pPr>
        <w:ind w:left="6780" w:hanging="360"/>
      </w:pPr>
    </w:lvl>
    <w:lvl w:ilvl="5" w:tplc="0427001B" w:tentative="1">
      <w:start w:val="1"/>
      <w:numFmt w:val="lowerRoman"/>
      <w:lvlText w:val="%6."/>
      <w:lvlJc w:val="right"/>
      <w:pPr>
        <w:ind w:left="7500" w:hanging="180"/>
      </w:pPr>
    </w:lvl>
    <w:lvl w:ilvl="6" w:tplc="0427000F" w:tentative="1">
      <w:start w:val="1"/>
      <w:numFmt w:val="decimal"/>
      <w:lvlText w:val="%7."/>
      <w:lvlJc w:val="left"/>
      <w:pPr>
        <w:ind w:left="8220" w:hanging="360"/>
      </w:pPr>
    </w:lvl>
    <w:lvl w:ilvl="7" w:tplc="04270019" w:tentative="1">
      <w:start w:val="1"/>
      <w:numFmt w:val="lowerLetter"/>
      <w:lvlText w:val="%8."/>
      <w:lvlJc w:val="left"/>
      <w:pPr>
        <w:ind w:left="8940" w:hanging="360"/>
      </w:pPr>
    </w:lvl>
    <w:lvl w:ilvl="8" w:tplc="0427001B" w:tentative="1">
      <w:start w:val="1"/>
      <w:numFmt w:val="lowerRoman"/>
      <w:lvlText w:val="%9."/>
      <w:lvlJc w:val="right"/>
      <w:pPr>
        <w:ind w:left="9660" w:hanging="180"/>
      </w:pPr>
    </w:lvl>
  </w:abstractNum>
  <w:abstractNum w:abstractNumId="1" w15:restartNumberingAfterBreak="0">
    <w:nsid w:val="10955A27"/>
    <w:multiLevelType w:val="hybridMultilevel"/>
    <w:tmpl w:val="9C363AC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5868F0"/>
    <w:multiLevelType w:val="hybridMultilevel"/>
    <w:tmpl w:val="73DAD8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158F5182"/>
    <w:multiLevelType w:val="hybridMultilevel"/>
    <w:tmpl w:val="B57864D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CC20E0"/>
    <w:multiLevelType w:val="hybridMultilevel"/>
    <w:tmpl w:val="F5CC2D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EC34B1"/>
    <w:multiLevelType w:val="hybridMultilevel"/>
    <w:tmpl w:val="A290E2EC"/>
    <w:lvl w:ilvl="0" w:tplc="5B72B0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DF1341"/>
    <w:multiLevelType w:val="hybridMultilevel"/>
    <w:tmpl w:val="873EE4B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16384"/>
    <w:multiLevelType w:val="hybridMultilevel"/>
    <w:tmpl w:val="7CBCD7F0"/>
    <w:lvl w:ilvl="0" w:tplc="372279A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A44D7C"/>
    <w:multiLevelType w:val="hybridMultilevel"/>
    <w:tmpl w:val="FC6C764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F52122"/>
    <w:multiLevelType w:val="hybridMultilevel"/>
    <w:tmpl w:val="70027DF4"/>
    <w:lvl w:ilvl="0" w:tplc="83BC59B2">
      <w:start w:val="5"/>
      <w:numFmt w:val="low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DC7043B"/>
    <w:multiLevelType w:val="hybridMultilevel"/>
    <w:tmpl w:val="D3A4B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E07398B"/>
    <w:multiLevelType w:val="hybridMultilevel"/>
    <w:tmpl w:val="26061118"/>
    <w:lvl w:ilvl="0" w:tplc="A1E2D774">
      <w:start w:val="2"/>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5F76075E"/>
    <w:multiLevelType w:val="hybridMultilevel"/>
    <w:tmpl w:val="871A8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2E57F4"/>
    <w:multiLevelType w:val="hybridMultilevel"/>
    <w:tmpl w:val="59E0810E"/>
    <w:lvl w:ilvl="0" w:tplc="E22A086C">
      <w:start w:val="1"/>
      <w:numFmt w:val="decimal"/>
      <w:lvlText w:val="%1."/>
      <w:lvlJc w:val="left"/>
      <w:pPr>
        <w:ind w:left="1140" w:hanging="360"/>
      </w:pPr>
    </w:lvl>
    <w:lvl w:ilvl="1" w:tplc="04270019">
      <w:start w:val="1"/>
      <w:numFmt w:val="lowerLetter"/>
      <w:lvlText w:val="%2."/>
      <w:lvlJc w:val="left"/>
      <w:pPr>
        <w:ind w:left="1860" w:hanging="360"/>
      </w:pPr>
    </w:lvl>
    <w:lvl w:ilvl="2" w:tplc="0427001B">
      <w:start w:val="1"/>
      <w:numFmt w:val="lowerRoman"/>
      <w:lvlText w:val="%3."/>
      <w:lvlJc w:val="right"/>
      <w:pPr>
        <w:ind w:left="2580" w:hanging="180"/>
      </w:pPr>
    </w:lvl>
    <w:lvl w:ilvl="3" w:tplc="0427000F">
      <w:start w:val="1"/>
      <w:numFmt w:val="decimal"/>
      <w:lvlText w:val="%4."/>
      <w:lvlJc w:val="left"/>
      <w:pPr>
        <w:ind w:left="3300" w:hanging="360"/>
      </w:pPr>
    </w:lvl>
    <w:lvl w:ilvl="4" w:tplc="04270019">
      <w:start w:val="1"/>
      <w:numFmt w:val="lowerLetter"/>
      <w:lvlText w:val="%5."/>
      <w:lvlJc w:val="left"/>
      <w:pPr>
        <w:ind w:left="4020" w:hanging="360"/>
      </w:pPr>
    </w:lvl>
    <w:lvl w:ilvl="5" w:tplc="0427001B">
      <w:start w:val="1"/>
      <w:numFmt w:val="lowerRoman"/>
      <w:lvlText w:val="%6."/>
      <w:lvlJc w:val="right"/>
      <w:pPr>
        <w:ind w:left="4740" w:hanging="180"/>
      </w:pPr>
    </w:lvl>
    <w:lvl w:ilvl="6" w:tplc="0427000F">
      <w:start w:val="1"/>
      <w:numFmt w:val="decimal"/>
      <w:lvlText w:val="%7."/>
      <w:lvlJc w:val="left"/>
      <w:pPr>
        <w:ind w:left="5460" w:hanging="360"/>
      </w:pPr>
    </w:lvl>
    <w:lvl w:ilvl="7" w:tplc="04270019">
      <w:start w:val="1"/>
      <w:numFmt w:val="lowerLetter"/>
      <w:lvlText w:val="%8."/>
      <w:lvlJc w:val="left"/>
      <w:pPr>
        <w:ind w:left="6180" w:hanging="360"/>
      </w:pPr>
    </w:lvl>
    <w:lvl w:ilvl="8" w:tplc="0427001B">
      <w:start w:val="1"/>
      <w:numFmt w:val="lowerRoman"/>
      <w:lvlText w:val="%9."/>
      <w:lvlJc w:val="right"/>
      <w:pPr>
        <w:ind w:left="6900" w:hanging="180"/>
      </w:pPr>
    </w:lvl>
  </w:abstractNum>
  <w:abstractNum w:abstractNumId="15" w15:restartNumberingAfterBreak="0">
    <w:nsid w:val="7F331CC9"/>
    <w:multiLevelType w:val="hybridMultilevel"/>
    <w:tmpl w:val="6B18044A"/>
    <w:lvl w:ilvl="0" w:tplc="D3B6A0DA">
      <w:start w:val="9"/>
      <w:numFmt w:val="upperLetter"/>
      <w:lvlText w:val="%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num w:numId="1" w16cid:durableId="11051527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1018040">
    <w:abstractNumId w:val="7"/>
  </w:num>
  <w:num w:numId="3" w16cid:durableId="404038113">
    <w:abstractNumId w:val="2"/>
  </w:num>
  <w:num w:numId="4" w16cid:durableId="1959221581">
    <w:abstractNumId w:val="9"/>
  </w:num>
  <w:num w:numId="5" w16cid:durableId="897670183">
    <w:abstractNumId w:val="1"/>
  </w:num>
  <w:num w:numId="6" w16cid:durableId="213811026">
    <w:abstractNumId w:val="6"/>
  </w:num>
  <w:num w:numId="7" w16cid:durableId="889264947">
    <w:abstractNumId w:val="8"/>
  </w:num>
  <w:num w:numId="8" w16cid:durableId="431321897">
    <w:abstractNumId w:val="15"/>
  </w:num>
  <w:num w:numId="9" w16cid:durableId="1105270091">
    <w:abstractNumId w:val="12"/>
  </w:num>
  <w:num w:numId="10" w16cid:durableId="183373656">
    <w:abstractNumId w:val="10"/>
  </w:num>
  <w:num w:numId="11" w16cid:durableId="1557163077">
    <w:abstractNumId w:val="0"/>
  </w:num>
  <w:num w:numId="12" w16cid:durableId="13353055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5048142">
    <w:abstractNumId w:val="4"/>
  </w:num>
  <w:num w:numId="14" w16cid:durableId="828637812">
    <w:abstractNumId w:val="13"/>
  </w:num>
  <w:num w:numId="15" w16cid:durableId="946353101">
    <w:abstractNumId w:val="5"/>
  </w:num>
  <w:num w:numId="16" w16cid:durableId="3782864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490"/>
    <w:rsid w:val="00046978"/>
    <w:rsid w:val="0005058E"/>
    <w:rsid w:val="000B716F"/>
    <w:rsid w:val="000E5420"/>
    <w:rsid w:val="00102512"/>
    <w:rsid w:val="00102E47"/>
    <w:rsid w:val="001045EC"/>
    <w:rsid w:val="00114277"/>
    <w:rsid w:val="00114BC8"/>
    <w:rsid w:val="001A699E"/>
    <w:rsid w:val="001B25E9"/>
    <w:rsid w:val="001D2EAE"/>
    <w:rsid w:val="001E4196"/>
    <w:rsid w:val="001F346E"/>
    <w:rsid w:val="00217630"/>
    <w:rsid w:val="00234B03"/>
    <w:rsid w:val="002413E7"/>
    <w:rsid w:val="002465F5"/>
    <w:rsid w:val="0028282B"/>
    <w:rsid w:val="002D2C92"/>
    <w:rsid w:val="002D5A15"/>
    <w:rsid w:val="002D7B22"/>
    <w:rsid w:val="002E41C9"/>
    <w:rsid w:val="00342370"/>
    <w:rsid w:val="00353631"/>
    <w:rsid w:val="0036284E"/>
    <w:rsid w:val="0036636D"/>
    <w:rsid w:val="00377490"/>
    <w:rsid w:val="003803A2"/>
    <w:rsid w:val="0038500C"/>
    <w:rsid w:val="003B557B"/>
    <w:rsid w:val="003E61CA"/>
    <w:rsid w:val="003F0199"/>
    <w:rsid w:val="0041221B"/>
    <w:rsid w:val="00412FE9"/>
    <w:rsid w:val="00433F5F"/>
    <w:rsid w:val="0044477B"/>
    <w:rsid w:val="0046544C"/>
    <w:rsid w:val="00477061"/>
    <w:rsid w:val="00485AFB"/>
    <w:rsid w:val="004938BD"/>
    <w:rsid w:val="004A069F"/>
    <w:rsid w:val="004B5A77"/>
    <w:rsid w:val="004C266E"/>
    <w:rsid w:val="004E3AAA"/>
    <w:rsid w:val="00557808"/>
    <w:rsid w:val="005844CF"/>
    <w:rsid w:val="005A7DD1"/>
    <w:rsid w:val="005B24EB"/>
    <w:rsid w:val="006132EA"/>
    <w:rsid w:val="0061463B"/>
    <w:rsid w:val="00635278"/>
    <w:rsid w:val="006429BE"/>
    <w:rsid w:val="0064761D"/>
    <w:rsid w:val="00650254"/>
    <w:rsid w:val="00653582"/>
    <w:rsid w:val="006609C0"/>
    <w:rsid w:val="0066762A"/>
    <w:rsid w:val="006776AF"/>
    <w:rsid w:val="006956DC"/>
    <w:rsid w:val="006C3D7F"/>
    <w:rsid w:val="006D2641"/>
    <w:rsid w:val="006D3308"/>
    <w:rsid w:val="006F6FA4"/>
    <w:rsid w:val="007468DD"/>
    <w:rsid w:val="00755C37"/>
    <w:rsid w:val="00784A47"/>
    <w:rsid w:val="00791A7B"/>
    <w:rsid w:val="007A2A3A"/>
    <w:rsid w:val="007C22DD"/>
    <w:rsid w:val="007F66ED"/>
    <w:rsid w:val="007F6843"/>
    <w:rsid w:val="0084726B"/>
    <w:rsid w:val="00854FB0"/>
    <w:rsid w:val="00865786"/>
    <w:rsid w:val="008A2B94"/>
    <w:rsid w:val="008C61C2"/>
    <w:rsid w:val="008F38EE"/>
    <w:rsid w:val="008F3984"/>
    <w:rsid w:val="008F5C8C"/>
    <w:rsid w:val="00963918"/>
    <w:rsid w:val="009652EB"/>
    <w:rsid w:val="00983D4B"/>
    <w:rsid w:val="00995BB2"/>
    <w:rsid w:val="009A279C"/>
    <w:rsid w:val="009A3BC2"/>
    <w:rsid w:val="009C3730"/>
    <w:rsid w:val="009D0AEF"/>
    <w:rsid w:val="00A0155C"/>
    <w:rsid w:val="00A1060B"/>
    <w:rsid w:val="00A324CA"/>
    <w:rsid w:val="00A32CCD"/>
    <w:rsid w:val="00A42EC4"/>
    <w:rsid w:val="00AB7683"/>
    <w:rsid w:val="00AC799C"/>
    <w:rsid w:val="00AD043C"/>
    <w:rsid w:val="00B01112"/>
    <w:rsid w:val="00B16992"/>
    <w:rsid w:val="00B2570B"/>
    <w:rsid w:val="00B30F18"/>
    <w:rsid w:val="00B409CC"/>
    <w:rsid w:val="00B438D5"/>
    <w:rsid w:val="00B51ED7"/>
    <w:rsid w:val="00B83BE4"/>
    <w:rsid w:val="00B9540C"/>
    <w:rsid w:val="00BB3E5A"/>
    <w:rsid w:val="00BC5BE0"/>
    <w:rsid w:val="00BC6654"/>
    <w:rsid w:val="00C251BF"/>
    <w:rsid w:val="00C65DBA"/>
    <w:rsid w:val="00C71999"/>
    <w:rsid w:val="00C72FA0"/>
    <w:rsid w:val="00C97407"/>
    <w:rsid w:val="00CA5CEC"/>
    <w:rsid w:val="00CF32DC"/>
    <w:rsid w:val="00CF55F7"/>
    <w:rsid w:val="00D1748C"/>
    <w:rsid w:val="00D30BF0"/>
    <w:rsid w:val="00D60C0E"/>
    <w:rsid w:val="00D917AA"/>
    <w:rsid w:val="00DA7780"/>
    <w:rsid w:val="00DE5E50"/>
    <w:rsid w:val="00E07D95"/>
    <w:rsid w:val="00E11992"/>
    <w:rsid w:val="00E205F2"/>
    <w:rsid w:val="00E60BE1"/>
    <w:rsid w:val="00E64F42"/>
    <w:rsid w:val="00E816F9"/>
    <w:rsid w:val="00E9607C"/>
    <w:rsid w:val="00EF111B"/>
    <w:rsid w:val="00F04F38"/>
    <w:rsid w:val="00F11AF8"/>
    <w:rsid w:val="00F57B19"/>
    <w:rsid w:val="00F648C3"/>
    <w:rsid w:val="00FA0854"/>
    <w:rsid w:val="00FB5623"/>
    <w:rsid w:val="00FD67DA"/>
    <w:rsid w:val="00FF34FF"/>
    <w:rsid w:val="00FF3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72BFB"/>
  <w15:chartTrackingRefBased/>
  <w15:docId w15:val="{FF17F21C-6CFA-4A84-9429-C7EFEDF91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7490"/>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377490"/>
    <w:pPr>
      <w:jc w:val="center"/>
    </w:pPr>
    <w:rPr>
      <w:b/>
      <w:sz w:val="28"/>
      <w:szCs w:val="20"/>
    </w:rPr>
  </w:style>
  <w:style w:type="paragraph" w:styleId="Antrats">
    <w:name w:val="header"/>
    <w:basedOn w:val="prastasis"/>
    <w:link w:val="AntratsDiagrama"/>
    <w:unhideWhenUsed/>
    <w:rsid w:val="00FF34FF"/>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rsid w:val="00FF34FF"/>
    <w:rPr>
      <w:rFonts w:ascii="TimesLT" w:eastAsia="Times New Roman" w:hAnsi="TimesLT"/>
      <w:sz w:val="24"/>
      <w:lang w:val="en-US" w:eastAsia="en-US"/>
    </w:rPr>
  </w:style>
  <w:style w:type="paragraph" w:styleId="Betarp">
    <w:name w:val="No Spacing"/>
    <w:uiPriority w:val="1"/>
    <w:qFormat/>
    <w:rsid w:val="00FF34FF"/>
    <w:rPr>
      <w:rFonts w:eastAsia="Times New Roman"/>
      <w:sz w:val="24"/>
      <w:szCs w:val="24"/>
    </w:rPr>
  </w:style>
  <w:style w:type="paragraph" w:styleId="Sraopastraipa">
    <w:name w:val="List Paragraph"/>
    <w:basedOn w:val="prastasis"/>
    <w:uiPriority w:val="34"/>
    <w:qFormat/>
    <w:rsid w:val="00FF34FF"/>
    <w:pPr>
      <w:ind w:left="720"/>
      <w:contextualSpacing/>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85653">
      <w:bodyDiv w:val="1"/>
      <w:marLeft w:val="0"/>
      <w:marRight w:val="0"/>
      <w:marTop w:val="0"/>
      <w:marBottom w:val="0"/>
      <w:divBdr>
        <w:top w:val="none" w:sz="0" w:space="0" w:color="auto"/>
        <w:left w:val="none" w:sz="0" w:space="0" w:color="auto"/>
        <w:bottom w:val="none" w:sz="0" w:space="0" w:color="auto"/>
        <w:right w:val="none" w:sz="0" w:space="0" w:color="auto"/>
      </w:divBdr>
    </w:div>
    <w:div w:id="102919042">
      <w:bodyDiv w:val="1"/>
      <w:marLeft w:val="0"/>
      <w:marRight w:val="0"/>
      <w:marTop w:val="0"/>
      <w:marBottom w:val="0"/>
      <w:divBdr>
        <w:top w:val="none" w:sz="0" w:space="0" w:color="auto"/>
        <w:left w:val="none" w:sz="0" w:space="0" w:color="auto"/>
        <w:bottom w:val="none" w:sz="0" w:space="0" w:color="auto"/>
        <w:right w:val="none" w:sz="0" w:space="0" w:color="auto"/>
      </w:divBdr>
    </w:div>
    <w:div w:id="447163859">
      <w:bodyDiv w:val="1"/>
      <w:marLeft w:val="0"/>
      <w:marRight w:val="0"/>
      <w:marTop w:val="0"/>
      <w:marBottom w:val="0"/>
      <w:divBdr>
        <w:top w:val="none" w:sz="0" w:space="0" w:color="auto"/>
        <w:left w:val="none" w:sz="0" w:space="0" w:color="auto"/>
        <w:bottom w:val="none" w:sz="0" w:space="0" w:color="auto"/>
        <w:right w:val="none" w:sz="0" w:space="0" w:color="auto"/>
      </w:divBdr>
    </w:div>
    <w:div w:id="469517780">
      <w:bodyDiv w:val="1"/>
      <w:marLeft w:val="0"/>
      <w:marRight w:val="0"/>
      <w:marTop w:val="0"/>
      <w:marBottom w:val="0"/>
      <w:divBdr>
        <w:top w:val="none" w:sz="0" w:space="0" w:color="auto"/>
        <w:left w:val="none" w:sz="0" w:space="0" w:color="auto"/>
        <w:bottom w:val="none" w:sz="0" w:space="0" w:color="auto"/>
        <w:right w:val="none" w:sz="0" w:space="0" w:color="auto"/>
      </w:divBdr>
    </w:div>
    <w:div w:id="688221538">
      <w:bodyDiv w:val="1"/>
      <w:marLeft w:val="0"/>
      <w:marRight w:val="0"/>
      <w:marTop w:val="0"/>
      <w:marBottom w:val="0"/>
      <w:divBdr>
        <w:top w:val="none" w:sz="0" w:space="0" w:color="auto"/>
        <w:left w:val="none" w:sz="0" w:space="0" w:color="auto"/>
        <w:bottom w:val="none" w:sz="0" w:space="0" w:color="auto"/>
        <w:right w:val="none" w:sz="0" w:space="0" w:color="auto"/>
      </w:divBdr>
      <w:divsChild>
        <w:div w:id="1193499531">
          <w:marLeft w:val="0"/>
          <w:marRight w:val="0"/>
          <w:marTop w:val="0"/>
          <w:marBottom w:val="0"/>
          <w:divBdr>
            <w:top w:val="none" w:sz="0" w:space="0" w:color="auto"/>
            <w:left w:val="none" w:sz="0" w:space="0" w:color="auto"/>
            <w:bottom w:val="none" w:sz="0" w:space="0" w:color="auto"/>
            <w:right w:val="none" w:sz="0" w:space="0" w:color="auto"/>
          </w:divBdr>
          <w:divsChild>
            <w:div w:id="433943626">
              <w:marLeft w:val="0"/>
              <w:marRight w:val="0"/>
              <w:marTop w:val="0"/>
              <w:marBottom w:val="0"/>
              <w:divBdr>
                <w:top w:val="none" w:sz="0" w:space="0" w:color="auto"/>
                <w:left w:val="none" w:sz="0" w:space="0" w:color="auto"/>
                <w:bottom w:val="none" w:sz="0" w:space="0" w:color="auto"/>
                <w:right w:val="none" w:sz="0" w:space="0" w:color="auto"/>
              </w:divBdr>
            </w:div>
            <w:div w:id="521287125">
              <w:marLeft w:val="0"/>
              <w:marRight w:val="0"/>
              <w:marTop w:val="0"/>
              <w:marBottom w:val="0"/>
              <w:divBdr>
                <w:top w:val="none" w:sz="0" w:space="0" w:color="auto"/>
                <w:left w:val="none" w:sz="0" w:space="0" w:color="auto"/>
                <w:bottom w:val="none" w:sz="0" w:space="0" w:color="auto"/>
                <w:right w:val="none" w:sz="0" w:space="0" w:color="auto"/>
              </w:divBdr>
            </w:div>
            <w:div w:id="780271675">
              <w:marLeft w:val="0"/>
              <w:marRight w:val="0"/>
              <w:marTop w:val="0"/>
              <w:marBottom w:val="0"/>
              <w:divBdr>
                <w:top w:val="none" w:sz="0" w:space="0" w:color="auto"/>
                <w:left w:val="none" w:sz="0" w:space="0" w:color="auto"/>
                <w:bottom w:val="none" w:sz="0" w:space="0" w:color="auto"/>
                <w:right w:val="none" w:sz="0" w:space="0" w:color="auto"/>
              </w:divBdr>
            </w:div>
            <w:div w:id="866409359">
              <w:marLeft w:val="0"/>
              <w:marRight w:val="0"/>
              <w:marTop w:val="0"/>
              <w:marBottom w:val="0"/>
              <w:divBdr>
                <w:top w:val="none" w:sz="0" w:space="0" w:color="auto"/>
                <w:left w:val="none" w:sz="0" w:space="0" w:color="auto"/>
                <w:bottom w:val="none" w:sz="0" w:space="0" w:color="auto"/>
                <w:right w:val="none" w:sz="0" w:space="0" w:color="auto"/>
              </w:divBdr>
            </w:div>
            <w:div w:id="1602907362">
              <w:marLeft w:val="0"/>
              <w:marRight w:val="0"/>
              <w:marTop w:val="0"/>
              <w:marBottom w:val="0"/>
              <w:divBdr>
                <w:top w:val="none" w:sz="0" w:space="0" w:color="auto"/>
                <w:left w:val="none" w:sz="0" w:space="0" w:color="auto"/>
                <w:bottom w:val="none" w:sz="0" w:space="0" w:color="auto"/>
                <w:right w:val="none" w:sz="0" w:space="0" w:color="auto"/>
              </w:divBdr>
            </w:div>
            <w:div w:id="1823890706">
              <w:marLeft w:val="0"/>
              <w:marRight w:val="0"/>
              <w:marTop w:val="0"/>
              <w:marBottom w:val="0"/>
              <w:divBdr>
                <w:top w:val="none" w:sz="0" w:space="0" w:color="auto"/>
                <w:left w:val="none" w:sz="0" w:space="0" w:color="auto"/>
                <w:bottom w:val="none" w:sz="0" w:space="0" w:color="auto"/>
                <w:right w:val="none" w:sz="0" w:space="0" w:color="auto"/>
              </w:divBdr>
            </w:div>
            <w:div w:id="1831364902">
              <w:marLeft w:val="0"/>
              <w:marRight w:val="0"/>
              <w:marTop w:val="0"/>
              <w:marBottom w:val="0"/>
              <w:divBdr>
                <w:top w:val="none" w:sz="0" w:space="0" w:color="auto"/>
                <w:left w:val="none" w:sz="0" w:space="0" w:color="auto"/>
                <w:bottom w:val="none" w:sz="0" w:space="0" w:color="auto"/>
                <w:right w:val="none" w:sz="0" w:space="0" w:color="auto"/>
              </w:divBdr>
            </w:div>
          </w:divsChild>
        </w:div>
        <w:div w:id="1378899031">
          <w:marLeft w:val="0"/>
          <w:marRight w:val="0"/>
          <w:marTop w:val="0"/>
          <w:marBottom w:val="0"/>
          <w:divBdr>
            <w:top w:val="none" w:sz="0" w:space="0" w:color="auto"/>
            <w:left w:val="none" w:sz="0" w:space="0" w:color="auto"/>
            <w:bottom w:val="none" w:sz="0" w:space="0" w:color="auto"/>
            <w:right w:val="none" w:sz="0" w:space="0" w:color="auto"/>
          </w:divBdr>
          <w:divsChild>
            <w:div w:id="40437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695">
      <w:bodyDiv w:val="1"/>
      <w:marLeft w:val="0"/>
      <w:marRight w:val="0"/>
      <w:marTop w:val="0"/>
      <w:marBottom w:val="0"/>
      <w:divBdr>
        <w:top w:val="none" w:sz="0" w:space="0" w:color="auto"/>
        <w:left w:val="none" w:sz="0" w:space="0" w:color="auto"/>
        <w:bottom w:val="none" w:sz="0" w:space="0" w:color="auto"/>
        <w:right w:val="none" w:sz="0" w:space="0" w:color="auto"/>
      </w:divBdr>
    </w:div>
    <w:div w:id="162608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paslaugo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a76998ca3814de5a7d50dfd677de06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ba76998ca3814de5a7d50dfd677de06f.dot</Template>
  <TotalTime>0</TotalTime>
  <Pages>12</Pages>
  <Words>13000</Words>
  <Characters>7411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GARBĖS PILIEČIO VARDO SUTEIKIMO NUOSTATŲ PATVIRTINIMO, GARBĖS PILIEČIO VARDO SUTEIKIMO KOMISIJOS SUDARYMO IR JOS VEIKLOS NUOSTATŲ TVIRTINIMO</vt:lpstr>
      <vt:lpstr>DĖL ANYKŠČIŲ RAJONO SAVIVALDYBĖS GARBĖS PILIEČIO VARDO SUTEIKIMO NUOSTATŲ PATVIRTINIMO, GARBĖS PILIEČIO VARDO SUTEIKIMO KOMISIJOS SUDARYMO IR JOS VEIKLOS NUOSTATŲ TVIRTINIMO</vt:lpstr>
    </vt:vector>
  </TitlesOfParts>
  <Manager>2019-05-23</Manager>
  <Company/>
  <LinksUpToDate>false</LinksUpToDate>
  <CharactersWithSpaces>20371</CharactersWithSpaces>
  <SharedDoc>false</SharedDoc>
  <HLinks>
    <vt:vector size="12" baseType="variant">
      <vt:variant>
        <vt:i4>196682</vt:i4>
      </vt:variant>
      <vt:variant>
        <vt:i4>8</vt:i4>
      </vt:variant>
      <vt:variant>
        <vt:i4>0</vt:i4>
      </vt:variant>
      <vt:variant>
        <vt:i4>5</vt:i4>
      </vt:variant>
      <vt:variant>
        <vt:lpwstr>http://www.epaslaugos.lt/</vt:lpwstr>
      </vt:variant>
      <vt:variant>
        <vt:lpwstr/>
      </vt:variant>
      <vt:variant>
        <vt:i4>196621</vt:i4>
      </vt:variant>
      <vt:variant>
        <vt:i4>5</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GARBĖS PILIEČIO VARDO SUTEIKIMO NUOSTATŲ PATVIRTINIMO, GARBĖS PILIEČIO VARDO SUTEIKIMO KOMISIJOS SUDARYMO IR JOS VEIKLOS NUOSTATŲ TVIRTINIMO</dc:title>
  <dc:subject>1-TS-190</dc:subject>
  <dc:creator>ANYKŠČIŲ RAJONO SAVIVALDYBĖS TARYBA</dc:creator>
  <cp:keywords/>
  <cp:lastModifiedBy>Taryba</cp:lastModifiedBy>
  <cp:revision>2</cp:revision>
  <cp:lastPrinted>2023-05-10T10:36:00Z</cp:lastPrinted>
  <dcterms:created xsi:type="dcterms:W3CDTF">2023-05-18T12:11:00Z</dcterms:created>
  <dcterms:modified xsi:type="dcterms:W3CDTF">2023-05-18T12:11:00Z</dcterms:modified>
  <cp:category>SPRENDIMAS</cp:category>
</cp:coreProperties>
</file>